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E56D3B">
        <w:rPr>
          <w:rFonts w:ascii="Arial" w:hAnsi="Arial" w:cs="Arial"/>
          <w:b/>
          <w:bCs/>
          <w:sz w:val="24"/>
          <w:szCs w:val="24"/>
        </w:rPr>
        <w:t>8Bis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A43874">
        <w:rPr>
          <w:rFonts w:ascii="Arial" w:hAnsi="Arial" w:cs="Arial"/>
          <w:b/>
          <w:bCs/>
          <w:sz w:val="24"/>
          <w:szCs w:val="24"/>
        </w:rPr>
        <w:t>7</w:t>
      </w:r>
      <w:r w:rsidR="00304E84">
        <w:rPr>
          <w:rFonts w:ascii="Arial" w:hAnsi="Arial" w:cs="Arial"/>
          <w:b/>
          <w:bCs/>
          <w:sz w:val="24"/>
          <w:szCs w:val="24"/>
        </w:rPr>
        <w:t>0154</w:t>
      </w:r>
    </w:p>
    <w:p w:rsidR="00E70246" w:rsidRPr="00F76B76" w:rsidRDefault="007E633B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E56D3B">
        <w:rPr>
          <w:rFonts w:ascii="Arial" w:hAnsi="Arial" w:cs="Arial"/>
          <w:b/>
          <w:bCs/>
          <w:sz w:val="24"/>
          <w:szCs w:val="24"/>
        </w:rPr>
        <w:t>6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- </w:t>
      </w:r>
      <w:r w:rsidR="00E56D3B">
        <w:rPr>
          <w:rFonts w:ascii="Arial" w:hAnsi="Arial" w:cs="Arial"/>
          <w:b/>
          <w:bCs/>
          <w:sz w:val="24"/>
          <w:szCs w:val="24"/>
        </w:rPr>
        <w:t>20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</w:t>
      </w:r>
      <w:r w:rsidR="00E56D3B">
        <w:rPr>
          <w:rFonts w:ascii="Arial" w:hAnsi="Arial" w:cs="Arial"/>
          <w:b/>
          <w:bCs/>
          <w:sz w:val="24"/>
          <w:szCs w:val="24"/>
        </w:rPr>
        <w:t>January 2017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, </w:t>
      </w:r>
      <w:r w:rsidR="00E56D3B">
        <w:rPr>
          <w:rFonts w:ascii="Arial" w:hAnsi="Arial" w:cs="Arial"/>
          <w:b/>
          <w:bCs/>
          <w:sz w:val="24"/>
          <w:szCs w:val="24"/>
        </w:rPr>
        <w:t>Spokane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, </w:t>
      </w:r>
      <w:r w:rsidR="00A43874">
        <w:rPr>
          <w:rFonts w:ascii="Arial" w:hAnsi="Arial" w:cs="Arial"/>
          <w:b/>
          <w:bCs/>
          <w:sz w:val="24"/>
          <w:szCs w:val="24"/>
        </w:rPr>
        <w:t>US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</w:t>
      </w:r>
      <w:r w:rsidR="00A43874" w:rsidRPr="00F76B76">
        <w:rPr>
          <w:rFonts w:ascii="Arial" w:hAnsi="Arial" w:cs="Arial"/>
          <w:b/>
          <w:bCs/>
          <w:color w:val="0000FF"/>
        </w:rPr>
        <w:t>1</w:t>
      </w:r>
      <w:r w:rsidR="00A43874">
        <w:rPr>
          <w:rFonts w:ascii="Arial" w:hAnsi="Arial" w:cs="Arial"/>
          <w:b/>
          <w:bCs/>
          <w:color w:val="0000FF"/>
        </w:rPr>
        <w:t>7</w:t>
      </w:r>
      <w:r w:rsidR="00304E84">
        <w:rPr>
          <w:rFonts w:ascii="Arial" w:hAnsi="Arial" w:cs="Arial"/>
          <w:b/>
          <w:bCs/>
          <w:color w:val="0000FF"/>
        </w:rPr>
        <w:t>0154</w:t>
      </w:r>
      <w:r w:rsidR="00E70246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>Nokia, Alcatel-Lucent Shanghai Bell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 xml:space="preserve">User plane protocol stack </w:t>
      </w:r>
      <w:r w:rsidR="00304E84" w:rsidRPr="00304E84">
        <w:rPr>
          <w:rFonts w:ascii="Arial" w:hAnsi="Arial" w:cs="Arial"/>
          <w:b/>
        </w:rPr>
        <w:t>between the UE and the DN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 xml:space="preserve">5GS_Ph1 </w:t>
      </w:r>
      <w:r w:rsidR="00304E84">
        <w:rPr>
          <w:rFonts w:ascii="Arial" w:hAnsi="Arial" w:cs="Arial"/>
          <w:b/>
        </w:rPr>
        <w:t xml:space="preserve"> </w:t>
      </w:r>
      <w:r w:rsidR="006368A0" w:rsidRPr="007E633B">
        <w:rPr>
          <w:rFonts w:ascii="Arial" w:hAnsi="Arial" w:cs="Arial"/>
          <w:b/>
        </w:rPr>
        <w:t>/</w:t>
      </w:r>
      <w:r w:rsidR="00304E84">
        <w:rPr>
          <w:rFonts w:ascii="Arial" w:hAnsi="Arial" w:cs="Arial"/>
          <w:b/>
        </w:rPr>
        <w:t xml:space="preserve"> 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 xml:space="preserve">proposes the protocol stack between </w:t>
      </w:r>
      <w:r w:rsidR="00BE0B04">
        <w:rPr>
          <w:rFonts w:ascii="Arial" w:hAnsi="Arial" w:cs="Arial"/>
          <w:i/>
        </w:rPr>
        <w:t xml:space="preserve">the </w:t>
      </w:r>
      <w:r w:rsidR="00607C4B">
        <w:rPr>
          <w:rFonts w:ascii="Arial" w:hAnsi="Arial" w:cs="Arial"/>
          <w:i/>
        </w:rPr>
        <w:t xml:space="preserve">UE and </w:t>
      </w:r>
      <w:r w:rsidR="00BE0B04">
        <w:rPr>
          <w:rFonts w:ascii="Arial" w:hAnsi="Arial" w:cs="Arial"/>
          <w:i/>
        </w:rPr>
        <w:t>the DN</w:t>
      </w:r>
      <w:r w:rsidR="00607C4B">
        <w:rPr>
          <w:rFonts w:ascii="Arial" w:hAnsi="Arial" w:cs="Arial"/>
          <w:i/>
        </w:rPr>
        <w:t>.</w:t>
      </w:r>
    </w:p>
    <w:p w:rsidR="00D6718F" w:rsidRDefault="00D6718F" w:rsidP="00D6718F">
      <w:pPr>
        <w:pStyle w:val="Heading1"/>
      </w:pPr>
      <w:r>
        <w:t>Introduction</w:t>
      </w:r>
    </w:p>
    <w:p w:rsidR="00BE0B04" w:rsidRPr="00BE0B04" w:rsidRDefault="00BE0B04" w:rsidP="00BE0B04"/>
    <w:p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add the following </w:t>
      </w:r>
      <w:r w:rsidR="00607C4B" w:rsidRPr="00607C4B">
        <w:rPr>
          <w:lang w:eastAsia="zh-CN"/>
        </w:rPr>
        <w:t xml:space="preserve">descriptions into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BE0B04">
        <w:rPr>
          <w:lang w:eastAsia="zh-CN"/>
        </w:rPr>
        <w:t>501</w:t>
      </w:r>
      <w:r w:rsidR="000D4432" w:rsidRPr="00607C4B">
        <w:rPr>
          <w:lang w:eastAsia="zh-CN"/>
        </w:rPr>
        <w:t xml:space="preserve"> </w:t>
      </w:r>
      <w:r w:rsidRPr="00607C4B">
        <w:rPr>
          <w:lang w:eastAsia="zh-CN"/>
        </w:rPr>
        <w:t>“System</w:t>
      </w:r>
      <w:r w:rsidR="00607C4B" w:rsidRPr="00607C4B">
        <w:rPr>
          <w:lang w:eastAsia="zh-CN"/>
        </w:rPr>
        <w:t xml:space="preserve"> Architecture for 5G System</w:t>
      </w:r>
      <w:r w:rsidRPr="00607C4B">
        <w:rPr>
          <w:lang w:eastAsia="zh-CN"/>
        </w:rPr>
        <w:t>”.</w:t>
      </w:r>
    </w:p>
    <w:p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  <w:bookmarkEnd w:id="4"/>
      <w:bookmarkEnd w:id="5"/>
      <w:bookmarkEnd w:id="6"/>
      <w:bookmarkEnd w:id="7"/>
      <w:r w:rsidR="00F77AF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F77AFF" w:rsidRPr="00291A15">
        <w:rPr>
          <w:rFonts w:ascii="Arial" w:hAnsi="Arial" w:cs="Arial"/>
          <w:i/>
        </w:rPr>
        <w:t>(all text is new)</w:t>
      </w:r>
    </w:p>
    <w:p w:rsidR="00BE0B04" w:rsidRPr="008E7F98" w:rsidRDefault="00BE0B04" w:rsidP="00BE0B04">
      <w:pPr>
        <w:pStyle w:val="Heading2"/>
      </w:pPr>
      <w:bookmarkStart w:id="8" w:name="_Toc470196773"/>
      <w:bookmarkStart w:id="9" w:name="_Toc468246076"/>
      <w:bookmarkStart w:id="10" w:name="_Toc446573932"/>
      <w:bookmarkStart w:id="11" w:name="_Toc445245059"/>
      <w:bookmarkStart w:id="12" w:name="_Toc445245182"/>
      <w:bookmarkStart w:id="13" w:name="_Toc445247658"/>
      <w:bookmarkStart w:id="14" w:name="_Toc445332170"/>
      <w:bookmarkStart w:id="15" w:name="_Toc445372773"/>
      <w:bookmarkStart w:id="16" w:name="_Toc445384242"/>
      <w:bookmarkStart w:id="17" w:name="_Toc445245037"/>
      <w:bookmarkStart w:id="18" w:name="_Toc445245161"/>
      <w:bookmarkStart w:id="19" w:name="_Toc445247637"/>
      <w:r>
        <w:t>8.3</w:t>
      </w:r>
      <w:r>
        <w:tab/>
        <w:t>User Plane Protocol stacks</w:t>
      </w:r>
      <w:bookmarkEnd w:id="8"/>
    </w:p>
    <w:p w:rsidR="004A6F1B" w:rsidRPr="00664461" w:rsidRDefault="004A6F1B" w:rsidP="004A6F1B">
      <w:pPr>
        <w:pStyle w:val="EditorsNote"/>
      </w:pPr>
      <w:r>
        <w:t xml:space="preserve">. </w:t>
      </w:r>
    </w:p>
    <w:bookmarkEnd w:id="9"/>
    <w:bookmarkEnd w:id="10"/>
    <w:p w:rsidR="0046225F" w:rsidRDefault="00304E84" w:rsidP="0046225F">
      <w:pPr>
        <w:pStyle w:val="Heading4"/>
        <w:rPr>
          <w:lang w:eastAsia="zh-CN"/>
        </w:rPr>
      </w:pPr>
      <w:r>
        <w:rPr>
          <w:lang w:eastAsia="zh-CN"/>
        </w:rPr>
        <w:t>8.3.1</w:t>
      </w:r>
      <w:r w:rsidR="0046225F">
        <w:tab/>
      </w:r>
      <w:r w:rsidR="00E02D72">
        <w:t xml:space="preserve">User Plane </w:t>
      </w:r>
      <w:r w:rsidR="00981623">
        <w:t xml:space="preserve">Protocol stack for a PDU session </w:t>
      </w:r>
    </w:p>
    <w:p w:rsidR="00DE2C27" w:rsidRDefault="0046225F" w:rsidP="0046225F">
      <w:pPr>
        <w:rPr>
          <w:lang w:eastAsia="zh-CN"/>
        </w:rPr>
      </w:pPr>
      <w:r>
        <w:rPr>
          <w:rFonts w:hint="eastAsia"/>
          <w:lang w:eastAsia="zh-CN"/>
        </w:rPr>
        <w:t xml:space="preserve">This clause illustrates the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 stack </w:t>
      </w:r>
      <w:r w:rsidR="00DE2C27">
        <w:rPr>
          <w:lang w:eastAsia="zh-CN"/>
        </w:rPr>
        <w:t>for the User plane transport related with a PDU session</w:t>
      </w:r>
      <w:r>
        <w:rPr>
          <w:lang w:eastAsia="zh-CN"/>
        </w:rPr>
        <w:t xml:space="preserve">. </w:t>
      </w:r>
    </w:p>
    <w:p w:rsidR="0046225F" w:rsidRDefault="0046225F" w:rsidP="0046225F">
      <w:pPr>
        <w:rPr>
          <w:lang w:eastAsia="zh-CN"/>
        </w:rPr>
      </w:pPr>
    </w:p>
    <w:p w:rsidR="0046225F" w:rsidRDefault="00204428" w:rsidP="0046225F">
      <w:pPr>
        <w:rPr>
          <w:lang w:eastAsia="zh-CN"/>
        </w:rPr>
      </w:pPr>
      <w:r>
        <w:rPr>
          <w:noProof/>
          <w:lang w:val="en-US" w:eastAsia="zh-CN"/>
        </w:rPr>
      </w:r>
      <w:r w:rsidRPr="00204428">
        <w:rPr>
          <w:noProof/>
          <w:lang w:val="en-US" w:eastAsia="zh-CN"/>
        </w:rPr>
        <w:pict>
          <v:group id="Canvas 708" o:spid="_x0000_s1027" editas="canvas" style="width:508.45pt;height:227.45pt;mso-position-horizontal-relative:char;mso-position-vertical-relative:line" coordorigin="1134,10458" coordsize="10169,45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134;top:10458;width:10169;height:4549;visibility:visible" stroked="t">
              <v:fill o:detectmouseclick="t"/>
              <v:stroke dashstyle="dash"/>
              <v:path o:connecttype="none"/>
            </v:shape>
            <v:rect id="Rectangle 790" o:spid="_x0000_s1109" style="position:absolute;left:4470;top:11658;width:809;height:686;visibility:visible" filled="f" stroked="f">
              <v:textbox inset="0,0,0,0">
                <w:txbxContent>
                  <w:p w:rsidR="00DE2C27" w:rsidRDefault="00DE2C27" w:rsidP="00965D7C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</w:t>
                    </w:r>
                  </w:p>
                  <w:p w:rsidR="0046225F" w:rsidRPr="00E446BB" w:rsidRDefault="00DE2C27" w:rsidP="00965D7C">
                    <w:pPr>
                      <w:spacing w:after="0"/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5GC </w:t>
                    </w:r>
                    <w:r w:rsidR="00E02D72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</w:t>
                    </w:r>
                    <w:r w:rsidR="0046225F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Encapsu</w:t>
                    </w:r>
                    <w:r w:rsidR="00E02D72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-</w:t>
                    </w:r>
                    <w:r w:rsidR="0046225F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lation </w:t>
                    </w:r>
                  </w:p>
                </w:txbxContent>
              </v:textbox>
            </v:rect>
            <v:rect id="Rectangle 710" o:spid="_x0000_s1029" style="position:absolute;left:7357;top:14401;width:91;height:410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Rectangle 711" o:spid="_x0000_s1030" style="position:absolute;left:8597;top:14327;width:1276;height:474;visibility:visible" stroked="f"/>
            <v:rect id="Rectangle 712" o:spid="_x0000_s1031" style="position:absolute;left:8703;top:13963;width:1761;height:414;visibility:visible;mso-wrap-style:none" filled="f" stroked="f">
              <v:textbox style="mso-fit-shape-to-text:t" inset="0,0,0,0">
                <w:txbxContent>
                  <w:p w:rsidR="00965D7C" w:rsidRDefault="0046225F" w:rsidP="00965D7C">
                    <w:pPr>
                      <w:spacing w:after="0"/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  <w:t>UP</w:t>
                    </w:r>
                    <w:r>
                      <w:rPr>
                        <w:rFonts w:ascii="Arial" w:hAnsi="Arial" w:cs="Arial" w:hint="eastAsia"/>
                        <w:sz w:val="18"/>
                        <w:szCs w:val="18"/>
                        <w:lang w:val="en-US" w:eastAsia="zh-CN"/>
                      </w:rPr>
                      <w:t>F</w:t>
                    </w:r>
                  </w:p>
                  <w:p w:rsidR="0046225F" w:rsidRPr="00D701B8" w:rsidRDefault="00DE2C27" w:rsidP="00965D7C">
                    <w:pPr>
                      <w:spacing w:after="0"/>
                      <w:jc w:val="center"/>
                      <w:rPr>
                        <w:lang w:val="en-US" w:eastAsia="zh-CN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>(PDU session anchor)</w:t>
                    </w:r>
                  </w:p>
                </w:txbxContent>
              </v:textbox>
            </v:rect>
            <v:rect id="Rectangle 713" o:spid="_x0000_s1032" style="position:absolute;left:9611;top:14401;width:91;height:410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group id="Group 714" o:spid="_x0000_s1033" style="position:absolute;left:1207;top:11721;width:1167;height:2184" coordorigin="71,1263" coordsize="1167,6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715" o:spid="_x0000_s1034" style="position:absolute;left:71;top:1263;width:1167;height:658;visibility:visible" stroked="f"/>
              <v:rect id="Rectangle 716" o:spid="_x0000_s1035" style="position:absolute;left:71;top:1263;width:1167;height:658;visibility:visible" filled="f">
                <v:stroke endcap="round"/>
              </v:rect>
            </v:group>
            <v:group id="Group 717" o:spid="_x0000_s1036" style="position:absolute;left:1207;top:13359;width:1167;height:545" coordorigin="71,2901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718" o:spid="_x0000_s1037" style="position:absolute;left:71;top:2901;width:1167;height:545;visibility:visible" stroked="f"/>
              <v:rect id="Rectangle 719" o:spid="_x0000_s1038" style="position:absolute;left:71;top:2901;width:1167;height:545;visibility:visible" filled="f">
                <v:stroke endcap="round"/>
              </v:rect>
            </v:group>
            <v:rect id="Rectangle 720" o:spid="_x0000_s1039" style="position:absolute;left:1703;top:13443;width:178;height:364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L1</w:t>
                    </w:r>
                  </w:p>
                </w:txbxContent>
              </v:textbox>
            </v:rect>
            <v:group id="Group 721" o:spid="_x0000_s1040" style="position:absolute;left:1207;top:11176;width:1167;height:545" coordorigin="71,718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722" o:spid="_x0000_s1041" style="position:absolute;left:71;top:718;width:1167;height:545;visibility:visible" stroked="f"/>
              <v:rect id="Rectangle 723" o:spid="_x0000_s1042" style="position:absolute;left:71;top:718;width:1167;height:545;visibility:visible" filled="f">
                <v:stroke endcap="round"/>
              </v:rect>
            </v:group>
            <v:rect id="Rectangle 724" o:spid="_x0000_s1043" style="position:absolute;left:1394;top:11261;width:888;height:364;visibility:visible" filled="f" stroked="f">
              <v:textbox style="mso-fit-shape-to-text:t" inset="0,0,0,0">
                <w:txbxContent>
                  <w:p w:rsidR="0046225F" w:rsidRPr="00DE2C27" w:rsidRDefault="00DE2C27" w:rsidP="00965D7C">
                    <w:pPr>
                      <w:rPr>
                        <w:lang w:val="fr-FR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fr-FR"/>
                      </w:rPr>
                      <w:t>PDU layer</w:t>
                    </w:r>
                  </w:p>
                </w:txbxContent>
              </v:textbox>
            </v:rect>
            <v:group id="Group 725" o:spid="_x0000_s1044" style="position:absolute;left:1207;top:10631;width:1167;height:545" coordorigin="71,173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Rectangle 726" o:spid="_x0000_s1045" style="position:absolute;left:71;top:173;width:1167;height:545;visibility:visible" stroked="f"/>
              <v:rect id="Rectangle 727" o:spid="_x0000_s1046" style="position:absolute;left:71;top:173;width:1167;height:545;visibility:visible" filled="f">
                <v:stroke endcap="round"/>
              </v:rect>
            </v:group>
            <v:rect id="Rectangle 728" o:spid="_x0000_s1047" style="position:absolute;left:1394;top:10715;width:783;height:364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Application</w:t>
                    </w:r>
                  </w:p>
                </w:txbxContent>
              </v:textbox>
            </v:rect>
            <v:line id="Line 729" o:spid="_x0000_s1048" style="position:absolute;visibility:visible" from="2374,13632" to="3677,13633" o:connectortype="straight">
              <v:stroke endcap="round"/>
            </v:line>
            <v:line id="Line 730" o:spid="_x0000_s1049" style="position:absolute;visibility:visible" from="2374,13085" to="3631,13086" o:connectortype="straight">
              <v:stroke endcap="round"/>
            </v:line>
            <v:line id="Line 731" o:spid="_x0000_s1050" style="position:absolute;flip:y;visibility:visible" from="5047,13634" to="9059,13635" o:connectortype="straight">
              <v:stroke endcap="round"/>
            </v:line>
            <v:line id="Line 732" o:spid="_x0000_s1051" style="position:absolute;visibility:visible" from="5279,13085" to="9115,13086" o:connectortype="straight">
              <v:stroke endcap="round"/>
            </v:line>
            <v:line id="Line 733" o:spid="_x0000_s1052" style="position:absolute;flip:y;visibility:visible" from="5271,11965" to="9059,11967" o:connectortype="straight">
              <v:stroke endcap="round"/>
            </v:line>
            <v:line id="Line 753" o:spid="_x0000_s1072" style="position:absolute;visibility:visible" from="2374,10912" to="11083,10913" o:connectortype="straight">
              <v:stroke endcap="round"/>
            </v:line>
            <v:shape id="Freeform 754" o:spid="_x0000_s1073" style="position:absolute;left:2905;top:10563;width:16;height:34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coordsize="106,22512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<v:stroke joinstyle="bevel"/>
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<o:lock v:ext="edit" verticies="t"/>
            </v:shape>
            <v:shape id="Freeform 755" o:spid="_x0000_s1074" style="position:absolute;left:10743;top:10686;width:17;height:33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coordsize="54,10955" path="m50,25r,c50,39,39,50,25,50,12,50,,39,,25r,c,11,12,,25,,39,,50,11,50,25xm50,125r,c50,139,39,150,25,150,12,150,,139,,125r,c,111,12,100,25,100v14,,25,11,25,25xm51,225r,c51,239,39,250,26,250,12,250,1,239,1,225r,c1,211,12,200,26,200v13,,25,11,25,25xm51,325r,c51,339,39,350,26,350,12,350,1,339,1,325r,c1,311,12,300,26,300v13,,25,11,25,25xm51,425r,c51,439,39,450,26,450,12,450,1,439,1,425r,c1,411,12,400,26,400v13,,25,11,25,25xm51,525r,c51,539,39,550,26,550,12,550,1,539,1,525r,c1,511,12,500,26,500v13,,25,11,25,25xm51,625r,c51,639,39,650,26,650,12,650,1,639,1,625r,c1,611,12,600,26,600v13,,25,11,25,25xm51,725r,c51,739,39,750,26,750,12,750,1,739,1,725r,c1,711,12,700,26,700v13,,25,11,25,25xm51,825r,c51,839,40,850,26,850,12,850,1,839,1,825r,c1,811,12,800,26,800v14,,25,11,25,25xm51,925r,c51,939,40,950,26,950,12,950,1,939,1,925r,c1,911,12,900,26,900v14,,25,11,25,25xm51,1025r,c51,1039,40,1050,26,1050v-14,,-25,-11,-25,-25l1,1025v,-14,11,-25,25,-25c40,1000,51,1011,51,1025xm51,1125r,c51,1139,40,1150,26,1150v-14,,-25,-11,-25,-25l1,1125v,-13,11,-25,25,-25c40,1100,51,1112,51,1125xm51,1225r,c51,1239,40,1250,26,1250v-14,,-25,-11,-25,-25l1,1225v,-13,11,-25,25,-25c40,1200,51,1212,51,1225xm51,1325r,1c51,1339,40,1351,26,1351v-14,,-25,-12,-25,-25l1,1325v,-13,11,-25,25,-25c40,1300,51,1312,51,1325xm51,1426r,c51,1439,40,1451,26,1451v-14,,-25,-12,-25,-25l1,1426v,-14,11,-25,25,-25c40,1401,51,1412,51,1426xm51,1526r,c51,1539,40,1551,26,1551v-14,,-25,-12,-25,-25l1,1526v,-14,11,-25,25,-25c40,1501,51,1512,51,1526xm51,1626r,c51,1639,40,1651,26,1651v-14,,-25,-12,-25,-25l1,1626v,-14,11,-25,25,-25c40,1601,51,1612,51,1626xm51,1726r,c51,1740,40,1751,26,1751v-14,,-25,-11,-25,-25l1,1726v,-14,11,-25,25,-25c40,1701,51,1712,51,1726xm51,1826r,c51,1840,40,1851,26,1851v-14,,-25,-11,-25,-25l1,1826v,-14,11,-25,25,-25c40,1801,51,1812,51,1826xm51,1926r,c51,1940,40,1951,26,1951v-14,,-25,-11,-25,-25l1,1926v,-14,11,-25,25,-25c40,1901,51,1912,51,1926xm51,2026r,c51,2040,40,2051,26,2051v-14,,-25,-11,-25,-25l1,2026v,-14,11,-25,25,-25c40,2001,51,2012,51,2026xm51,2126r,c51,2140,40,2151,26,2151v-14,,-25,-11,-25,-25l1,2126v,-14,11,-25,25,-25c40,2101,51,2112,51,2126xm51,2226r,c51,2240,40,2251,26,2251v-14,,-25,-11,-25,-25l1,2226v,-14,11,-25,25,-25c40,2201,51,2212,51,2226xm51,2326r,c51,2340,40,2351,26,2351v-14,,-25,-11,-25,-25l1,2326v,-14,11,-25,25,-25c40,2301,51,2312,51,2326xm51,2426r,c51,2440,40,2451,26,2451v-14,,-25,-11,-25,-25l1,2426v,-14,11,-25,25,-25c40,2401,51,2412,51,2426xm51,2526r,c51,2540,40,2551,26,2551v-14,,-25,-11,-25,-25l1,2526v,-14,11,-25,25,-25c40,2501,51,2512,51,2526xm51,2626r,c51,2640,40,2651,26,2651v-14,,-25,-11,-25,-25l1,2626v,-14,11,-25,25,-25c40,2601,51,2612,51,2626xm51,2726r,c51,2740,40,2751,26,2751v-14,,-25,-11,-25,-25l1,2726v,-14,11,-25,25,-25c40,2701,51,2712,51,2726xm51,2826r,c51,2840,40,2851,26,2851v-14,,-25,-11,-25,-25l1,2826v,-14,11,-25,25,-25c40,2801,51,2812,51,2826xm51,2926r,c51,2940,40,2951,26,2951v-13,,-25,-11,-25,-25l1,2926v,-14,12,-25,25,-25c40,2901,51,2912,51,2926xm51,3026r,c51,3040,40,3051,26,3051v-13,,-25,-11,-25,-25l1,3026v,-14,12,-25,25,-25c40,3001,51,3012,51,3026xm51,3126r,c51,3140,40,3151,26,3151v-13,,-25,-11,-25,-25l1,3126v,-13,12,-25,25,-25c40,3101,51,3113,51,3126xm51,3226r,c51,3240,40,3251,26,3251v-13,,-25,-11,-25,-25l1,3226v,-13,12,-25,25,-25c40,3201,51,3213,51,3226xm51,3326r,1c51,3340,40,3352,26,3352v-13,,-25,-12,-25,-25l1,3326v,-13,12,-25,25,-25c40,3301,51,3313,51,3326xm51,3427r,c51,3440,40,3452,26,3452v-13,,-25,-12,-25,-25l1,3427v,-14,12,-25,25,-25c40,3402,51,3413,51,3427xm51,3527r,c51,3540,40,3552,26,3552v-13,,-25,-12,-25,-25l1,3527v,-14,12,-25,25,-25c40,3502,51,3513,51,3527xm52,3627r,c52,3640,40,3652,27,3652v-14,,-25,-12,-25,-25l2,3627v,-14,11,-25,25,-25c40,3602,52,3613,52,3627xm52,3727r,c52,3741,40,3752,27,3752v-14,,-25,-11,-25,-25l2,3727v,-14,11,-25,25,-25c40,3702,52,3713,52,3727xm52,3827r,c52,3841,40,3852,27,3852v-14,,-25,-11,-25,-25l2,3827v,-14,11,-25,25,-25c40,3802,52,3813,52,3827xm52,3927r,c52,3941,40,3952,27,3952v-14,,-25,-11,-25,-25l2,3927v,-14,11,-25,25,-25c40,3902,52,3913,52,3927xm52,4027r,c52,4041,40,4052,27,4052v-14,,-25,-11,-25,-25l2,4027v,-14,11,-25,25,-25c40,4002,52,4013,52,4027xm52,4127r,c52,4141,40,4152,27,4152v-14,,-25,-11,-25,-25l2,4127v,-14,11,-25,25,-25c40,4102,52,4113,52,4127xm52,4227r,c52,4241,41,4252,27,4252v-14,,-25,-11,-25,-25l2,4227v,-14,11,-25,25,-25c41,4202,52,4213,52,4227xm52,4327r,c52,4341,41,4352,27,4352v-14,,-25,-11,-25,-25l2,4327v,-14,11,-25,25,-25c41,4302,52,4313,52,4327xm52,4427r,c52,4441,41,4452,27,4452v-14,,-25,-11,-25,-25l2,4427v,-14,11,-25,25,-25c41,4402,52,4413,52,4427xm52,4527r,c52,4541,41,4552,27,4552v-14,,-25,-11,-25,-25l2,4527v,-14,11,-25,25,-25c41,4502,52,4513,52,4527xm52,4627r,c52,4641,41,4652,27,4652v-14,,-25,-11,-25,-25l2,4627v,-14,11,-25,25,-25c41,4602,52,4613,52,4627xm52,4727r,c52,4741,41,4752,27,4752v-14,,-25,-11,-25,-25l2,4727v,-14,11,-25,25,-25c41,4702,52,4713,52,4727xm52,4827r,c52,4841,41,4852,27,4852v-14,,-25,-11,-25,-25l2,4827v,-14,11,-25,25,-25c41,4802,52,4813,52,4827xm52,4927r,c52,4941,41,4952,27,4952v-14,,-25,-11,-25,-25l2,4927v,-14,11,-25,25,-25c41,4902,52,4913,52,4927xm52,5027r,c52,5041,41,5052,27,5052v-14,,-25,-11,-25,-25l2,5027v,-14,11,-25,25,-25c41,5002,52,5013,52,5027xm52,5127r,c52,5141,41,5152,27,5152v-14,,-25,-11,-25,-25l2,5127v,-13,11,-25,25,-25c41,5102,52,5114,52,5127xm52,5227r,c52,5241,41,5252,27,5252v-14,,-25,-11,-25,-25l2,5227v,-13,11,-25,25,-25c41,5202,52,5214,52,5227xm52,5327r,1c52,5341,41,5353,27,5353v-14,,-25,-12,-25,-25l2,5327v,-13,11,-25,25,-25c41,5302,52,5314,52,5327xm52,5428r,c52,5441,41,5453,27,5453v-14,,-25,-12,-25,-25l2,5428v,-14,11,-25,25,-25c41,5403,52,5414,52,5428xm52,5528r,c52,5541,41,5553,27,5553v-14,,-25,-12,-25,-25l2,5528v,-14,11,-25,25,-25c41,5503,52,5514,52,5528xm52,5628r,c52,5641,41,5653,27,5653v-14,,-25,-12,-25,-25l2,5628v,-14,11,-25,25,-25c41,5603,52,5614,52,5628xm52,5728r,c52,5742,41,5753,27,5753v-14,,-25,-11,-25,-25l2,5728v,-14,11,-25,25,-25c41,5703,52,5714,52,5728xm52,5828r,c52,5842,41,5853,27,5853v-14,,-25,-11,-25,-25l2,5828v,-14,11,-25,25,-25c41,5803,52,5814,52,5828xm52,5928r,c52,5942,41,5953,27,5953v-14,,-25,-11,-25,-25l2,5928v,-14,11,-25,25,-25c41,5903,52,5914,52,5928xm52,6028r,c52,6042,41,6053,27,6053v-14,,-25,-11,-25,-25l2,6028v,-14,11,-25,25,-25c41,6003,52,6014,52,6028xm52,6128r,c52,6142,41,6153,27,6153v-14,,-25,-11,-25,-25l2,6128v,-14,11,-25,25,-25c41,6103,52,6114,52,6128xm52,6228r,c52,6242,41,6253,27,6253v-14,,-25,-11,-25,-25l2,6228v,-14,11,-25,25,-25c41,6203,52,6214,52,6228xm52,6328r,c52,6342,41,6353,27,6353v-13,,-25,-11,-25,-25l2,6328v,-14,12,-25,25,-25c41,6303,52,6314,52,6328xm52,6428r,c52,6442,41,6453,27,6453v-13,,-25,-11,-25,-25l2,6428v,-14,12,-25,25,-25c41,6403,52,6414,52,6428xm52,6528r,c52,6542,41,6553,27,6553v-13,,-25,-11,-25,-25l2,6528v,-14,12,-25,25,-25c41,6503,52,6514,52,6528xm52,6628r,c52,6642,41,6653,27,6653v-13,,-25,-11,-25,-25l2,6628v,-14,12,-25,25,-25c41,6603,52,6614,52,6628xm52,6728r,c52,6742,41,6753,27,6753v-13,,-25,-11,-25,-25l2,6728v,-14,12,-25,25,-25c41,6703,52,6714,52,6728xm52,6828r,c52,6842,41,6853,27,6853v-13,,-25,-11,-25,-25l2,6828v,-14,12,-25,25,-25c41,6803,52,6814,52,6828xm53,6928r,c53,6942,41,6953,28,6953v-14,,-25,-11,-25,-25l3,6928v,-14,11,-25,25,-25c41,6903,53,6914,53,6928xm53,7028r,c53,7042,41,7053,28,7053v-14,,-25,-11,-25,-25l3,7028v,-14,11,-25,25,-25c41,7003,53,7014,53,7028xm53,7128r,c53,7142,41,7153,28,7153v-14,,-25,-11,-25,-25l3,7128v,-13,11,-25,25,-25c41,7103,53,7115,53,7128xm53,7228r,c53,7242,41,7253,28,7253v-14,,-25,-11,-25,-25l3,7228v,-13,11,-25,25,-25c41,7203,53,7215,53,7228xm53,7328r,1c53,7342,41,7354,28,7354v-14,,-25,-12,-25,-25l3,7328v,-13,11,-25,25,-25c41,7303,53,7315,53,7328xm53,7429r,c53,7442,41,7454,28,7454v-14,,-25,-12,-25,-25l3,7429v,-14,11,-25,25,-25c41,7404,53,7415,53,7429xm53,7529r,c53,7542,42,7554,28,7554v-14,,-25,-12,-25,-25l3,7529v,-14,11,-25,25,-25c42,7504,53,7515,53,7529xm53,7629r,c53,7642,42,7654,28,7654v-14,,-25,-12,-25,-25l3,7629v,-14,11,-25,25,-25c42,7604,53,7615,53,7629xm53,7729r,c53,7743,42,7754,28,7754v-14,,-25,-11,-25,-25l3,7729v,-14,11,-25,25,-25c42,7704,53,7715,53,7729xm53,7829r,c53,7843,42,7854,28,7854v-14,,-25,-11,-25,-25l3,7829v,-14,11,-25,25,-25c42,7804,53,7815,53,7829xm53,7929r,c53,7943,42,7954,28,7954v-14,,-25,-11,-25,-25l3,7929v,-14,11,-25,25,-25c42,7904,53,7915,53,7929xm53,8029r,c53,8043,42,8054,28,8054v-14,,-25,-11,-25,-25l3,8029v,-14,11,-25,25,-25c42,8004,53,8015,53,8029xm53,8129r,c53,8143,42,8154,28,8154v-14,,-25,-11,-25,-25l3,8129v,-14,11,-25,25,-25c42,8104,53,8115,53,8129xm53,8229r,c53,8243,42,8254,28,8254v-14,,-25,-11,-25,-25l3,8229v,-14,11,-25,25,-25c42,8204,53,8215,53,8229xm53,8329r,c53,8343,42,8354,28,8354v-14,,-25,-11,-25,-25l3,8329v,-14,11,-25,25,-25c42,8304,53,8315,53,8329xm53,8429r,c53,8443,42,8454,28,8454v-14,,-25,-11,-25,-25l3,8429v,-14,11,-25,25,-25c42,8404,53,8415,53,8429xm53,8529r,c53,8543,42,8554,28,8554v-14,,-25,-11,-25,-25l3,8529v,-14,11,-25,25,-25c42,8504,53,8515,53,8529xm53,8629r,c53,8643,42,8654,28,8654v-14,,-25,-11,-25,-25l3,8629v,-14,11,-25,25,-25c42,8604,53,8615,53,8629xm53,8729r,c53,8743,42,8754,28,8754v-14,,-25,-11,-25,-25l3,8729v,-14,11,-25,25,-25c42,8704,53,8715,53,8729xm53,8829r,c53,8843,42,8854,28,8854v-14,,-25,-11,-25,-25l3,8829v,-14,11,-25,25,-25c42,8804,53,8815,53,8829xm53,8929r,c53,8943,42,8954,28,8954v-14,,-25,-11,-25,-25l3,8929v,-14,11,-25,25,-25c42,8904,53,8915,53,8929xm53,9029r,c53,9043,42,9054,28,9054v-14,,-25,-11,-25,-25l3,9029v,-13,11,-25,25,-25c42,9004,53,9016,53,9029xm53,9129r,c53,9143,42,9154,28,9154v-14,,-25,-11,-25,-25l3,9129v,-13,11,-25,25,-25c42,9104,53,9116,53,9129xm53,9229r,c53,9243,42,9254,28,9254v-14,,-25,-11,-25,-25l3,9229v,-13,11,-25,25,-25c42,9204,53,9216,53,9229xm53,9329r,1c53,9343,42,9355,28,9355v-14,,-25,-12,-25,-25l3,9329v,-13,11,-25,25,-25c42,9304,53,9316,53,9329xm53,9430r,c53,9443,42,9455,28,9455v-14,,-25,-12,-25,-25l3,9430v,-14,11,-25,25,-25c42,9405,53,9416,53,9430xm53,9530r,c53,9543,42,9555,28,9555v-13,,-25,-12,-25,-25l3,9530v,-14,12,-25,25,-25c42,9505,53,9516,53,9530xm53,9630r,c53,9643,42,9655,28,9655v-13,,-25,-12,-25,-25l3,9630v,-14,12,-25,25,-25c42,9605,53,9616,53,9630xm53,9730r,c53,9744,42,9755,28,9755v-13,,-25,-11,-25,-25l3,9730v,-14,12,-25,25,-25c42,9705,53,9716,53,9730xm53,9830r,c53,9844,42,9855,28,9855v-13,,-25,-11,-25,-25l3,9830v,-14,12,-25,25,-25c42,9805,53,9816,53,9830xm53,9930r,c53,9944,42,9955,28,9955v-13,,-25,-11,-25,-25l3,9930v,-14,12,-25,25,-25c42,9905,53,9916,53,9930xm53,10030r,c53,10044,42,10055,28,10055v-13,,-25,-11,-25,-25l3,10030v,-14,12,-25,25,-25c42,10005,53,10016,53,10030xm54,10130r,c54,10144,42,10155,29,10155v-14,,-25,-11,-25,-25l4,10130v,-14,11,-25,25,-25c42,10105,54,10116,54,10130xm54,10230r,c54,10244,42,10255,29,10255v-14,,-25,-11,-25,-25l4,10230v,-14,11,-25,25,-25c42,10205,54,10216,54,10230xm54,10330r,c54,10344,42,10355,29,10355v-14,,-25,-11,-25,-25l4,10330v,-14,11,-25,25,-25c42,10305,54,10316,54,10330xm54,10430r,c54,10444,42,10455,29,10455v-14,,-25,-11,-25,-25l4,10430v,-14,11,-25,25,-25c42,10405,54,10416,54,10430xm54,10530r,c54,10544,42,10555,29,10555v-14,,-25,-11,-25,-25l4,10530v,-14,11,-25,25,-25c42,10505,54,10516,54,10530xm54,10630r,c54,10644,42,10655,29,10655v-14,,-25,-11,-25,-25l4,10630v,-14,11,-25,25,-25c42,10605,54,10616,54,10630xm54,10730r,c54,10744,43,10755,29,10755v-14,,-25,-11,-25,-25l4,10730v,-14,11,-25,25,-25c43,10705,54,10716,54,10730xm54,10830r,c54,10844,43,10855,29,10855v-14,,-25,-11,-25,-25l4,10830v,-14,11,-25,25,-25c43,10805,54,10816,54,10830xm54,10930r,c54,10944,43,10955,29,10955v-14,,-25,-11,-25,-25l4,10930v,-14,11,-25,25,-25c43,10905,54,10916,54,10930xe" fillcolor="gray" strokecolor="gray" strokeweight=".1pt">
              <v:stroke joinstyle="bevel"/>
              <v:path arrowok="t" o:connecttype="custom" o:connectlocs="4998,19262;200,62600;200,101123;5198,144462;10195,178170;10195,216693;10195,235954;5198,269855;200,313193;200,351716;5198,395055;10195,428763;10195,467286;10195,486547;5198,520255;200,563594;200,602117;5198,645648;10195,679356;10395,717879;10395,737140;5398,770848;400,814187;400,852710;5398,896048;10395,929756;10395,968279;10395,987541;5398,1021248;400,1064780;400,1103303;5398,1146641;10395,1180349;10395,1218872;10395,1238134;5398,1271841;400,1315180;600,1353703;5597,1397042;10595,1430942;10595,1469465;10595,1488727;5597,1522434;600,1565773;600,1604296;5597,1647635;10595,1681342;10595,1719866;10595,1739127;5597,1772835;600,1816366;600,1854889;5597,1898228;10595,1931935;10795,1970459;10795,1989720;5797,2023428;800,2066766;800,2105290" o:connectangles="0,0,0,0,0,0,0,0,0,0,0,0,0,0,0,0,0,0,0,0,0,0,0,0,0,0,0,0,0,0,0,0,0,0,0,0,0,0,0,0,0,0,0,0,0,0,0,0,0,0,0,0,0,0,0,0,0,0,0"/>
              <o:lock v:ext="edit" verticies="t"/>
            </v:shape>
            <v:rect id="Rectangle 756" o:spid="_x0000_s1075" style="position:absolute;left:10673;top:14129;width:205;height:364;visibility:visible;mso-wrap-style:none" filled="f" stroked="f">
              <v:textbox style="mso-fit-shape-to-text:t" inset="0,0,0,0">
                <w:txbxContent>
                  <w:p w:rsidR="0046225F" w:rsidRPr="00B15102" w:rsidRDefault="0046225F" w:rsidP="00965D7C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N6</w:t>
                    </w:r>
                  </w:p>
                </w:txbxContent>
              </v:textbox>
            </v:rect>
            <v:rect id="Rectangle 757" o:spid="_x0000_s1076" style="position:absolute;left:3677;top:14327;width:1194;height:247;visibility:visible" filled="f" stroked="f">
              <v:textbox inset="0,0,0,0">
                <w:txbxContent>
                  <w:p w:rsidR="0046225F" w:rsidRPr="00D701B8" w:rsidRDefault="002D74A0" w:rsidP="00965D7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  <w:t xml:space="preserve">5G </w:t>
                    </w:r>
                    <w:r w:rsidR="0046225F"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  <w:t>AN</w:t>
                    </w:r>
                  </w:p>
                </w:txbxContent>
              </v:textbox>
            </v:rect>
            <v:rect id="Rectangle 758" o:spid="_x0000_s1077" style="position:absolute;left:4599;top:14401;width:91;height:410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line id="Line 759" o:spid="_x0000_s1078" style="position:absolute;flip:y;visibility:visible" from="3620,11671" to="3631,13886" o:connectortype="straight">
              <v:stroke endcap="round"/>
            </v:line>
            <v:line id="Line 760" o:spid="_x0000_s1079" style="position:absolute;flip:y;visibility:visible" from="4469,12034" to="4470,12398" o:connectortype="straight">
              <v:stroke endcap="round"/>
            </v:line>
            <v:line id="Line 761" o:spid="_x0000_s1080" style="position:absolute;visibility:visible" from="3630,11671" to="4469,12034" o:connectortype="straight">
              <v:stroke endcap="round"/>
            </v:line>
            <v:group id="Group 762" o:spid="_x0000_s1081" style="position:absolute;left:4469;top:12401;width:802;height:410" coordorigin="3109,1943" coordsize="802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Rectangle 763" o:spid="_x0000_s1082" style="position:absolute;left:3109;top:1943;width:802;height:410;visibility:visible" stroked="f"/>
              <v:rect id="Rectangle 764" o:spid="_x0000_s1083" style="position:absolute;left:3109;top:1943;width:802;height:410;visibility:visible" filled="f">
                <v:stroke endcap="round"/>
              </v:rect>
            </v:group>
            <v:rect id="Rectangle 765" o:spid="_x0000_s1084" style="position:absolute;left:4621;top:12484;width:534;height:364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 w:hint="eastAsia"/>
                        <w:sz w:val="16"/>
                        <w:szCs w:val="16"/>
                        <w:lang w:eastAsia="zh-CN"/>
                      </w:rPr>
                      <w:t>UDP/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IP</w:t>
                    </w:r>
                  </w:p>
                </w:txbxContent>
              </v:textbox>
            </v:rect>
            <v:group id="Group 766" o:spid="_x0000_s1085" style="position:absolute;left:4468;top:12813;width:805;height:545" coordorigin="3108,2355" coordsize="802,545">
              <v:rect id="Rectangle 767" o:spid="_x0000_s1086" style="position:absolute;left:3108;top:2355;width:802;height:545;visibility:visible" stroked="f"/>
              <v:rect id="Rectangle 768" o:spid="_x0000_s1087" style="position:absolute;left:3108;top:2355;width:802;height:545;visibility:visible" filled="f">
                <v:stroke endcap="round"/>
              </v:rect>
            </v:group>
            <v:rect id="Rectangle 769" o:spid="_x0000_s1088" style="position:absolute;left:4779;top:12897;width:178;height:364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L2</w:t>
                    </w:r>
                  </w:p>
                </w:txbxContent>
              </v:textbox>
            </v:rect>
            <v:line id="Line 770" o:spid="_x0000_s1089" style="position:absolute;flip:y;visibility:visible" from="5272,11653" to="5273,12378" o:connectortype="straight">
              <v:stroke endcap="round"/>
            </v:line>
            <v:line id="Line 771" o:spid="_x0000_s1090" style="position:absolute;flip:y;visibility:visible" from="4469,11671" to="5271,12034" o:connectortype="straight">
              <v:stroke endcap="round"/>
            </v:line>
            <v:line id="Line 772" o:spid="_x0000_s1091" style="position:absolute;visibility:visible" from="3630,11671" to="5271,11672" o:connectortype="straight">
              <v:stroke endcap="round"/>
            </v:line>
            <v:rect id="Rectangle 773" o:spid="_x0000_s1092" style="position:absolute;left:4211;top:11721;width:568;height:246;visibility:visible" filled="f" stroked="f">
              <v:textbox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Relay</w:t>
                    </w:r>
                  </w:p>
                </w:txbxContent>
              </v:textbox>
            </v:rect>
            <v:group id="Group 778" o:spid="_x0000_s1097" style="position:absolute;left:4469;top:13360;width:802;height:545" coordorigin="3109,2902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779" o:spid="_x0000_s1098" style="position:absolute;left:3109;top:2902;width:802;height:545;visibility:visible" stroked="f"/>
              <v:rect id="Rectangle 780" o:spid="_x0000_s1099" style="position:absolute;left:3109;top:2902;width:802;height:545;visibility:visible" filled="f">
                <v:stroke endcap="round"/>
              </v:rect>
            </v:group>
            <v:rect id="Rectangle 781" o:spid="_x0000_s1100" style="position:absolute;left:4782;top:13445;width:178;height:364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L1</w:t>
                    </w:r>
                  </w:p>
                </w:txbxContent>
              </v:textbox>
            </v:rect>
            <v:line id="Line 782" o:spid="_x0000_s1101" style="position:absolute;visibility:visible" from="5279,12536" to="9059,12537" o:connectortype="straight">
              <v:stroke endcap="round"/>
            </v:line>
            <v:line id="Line 783" o:spid="_x0000_s1102" style="position:absolute;visibility:visible" from="2393,11965" to="3612,11967" o:connectortype="straight">
              <v:stroke endcap="round"/>
            </v:line>
            <v:line id="Line 784" o:spid="_x0000_s1103" style="position:absolute;visibility:visible" from="2374,11448" to="9059,11449" o:connectortype="straight">
              <v:stroke endcap="round"/>
            </v:line>
            <v:line id="Line 785" o:spid="_x0000_s1104" style="position:absolute;visibility:visible" from="2374,12605" to="3612,12606" o:connectortype="straight">
              <v:stroke endcap="round"/>
            </v:line>
            <v:rect id="Rectangle 786" o:spid="_x0000_s1105" style="position:absolute;left:1134;top:14327;width:1459;height:474;visibility:visible" stroked="f"/>
            <v:rect id="Rectangle 787" o:spid="_x0000_s1106" style="position:absolute;left:1681;top:14373;width:251;height:387;visibility:visible;mso-wrap-style:none" filled="f" stroked="f">
              <v:textbox style="mso-fit-shape-to-text:t" inset="0,0,0,0">
                <w:txbxContent>
                  <w:p w:rsidR="0046225F" w:rsidRDefault="0046225F" w:rsidP="00965D7C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UE</w:t>
                    </w:r>
                  </w:p>
                </w:txbxContent>
              </v:textbox>
            </v:rect>
            <v:shape id="Freeform 788" o:spid="_x0000_s1107" style="position:absolute;left:5581;top:10715;width:16;height:34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coordsize="106,22512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<v:stroke joinstyle="bevel"/>
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<o:lock v:ext="edit" verticies="t"/>
            </v:shape>
            <v:rect id="Rectangle 789" o:spid="_x0000_s1108" style="position:absolute;left:5487;top:14233;width:205;height:364;visibility:visible;mso-wrap-style:none" filled="f" stroked="f">
              <v:textbox style="mso-fit-shape-to-text:t" inset="0,0,0,0">
                <w:txbxContent>
                  <w:p w:rsidR="0046225F" w:rsidRPr="00B15102" w:rsidRDefault="0046225F" w:rsidP="00965D7C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N3</w:t>
                    </w:r>
                  </w:p>
                </w:txbxContent>
              </v:textbox>
            </v:rect>
            <v:rect id="Rectangle 792" o:spid="_x0000_s1111" style="position:absolute;left:1207;top:11721;width:1167;height:2183;visibility:visible" fillcolor="white [3212]" strokecolor="black [3213]">
              <v:textbox inset="0,0,0,0">
                <w:txbxContent>
                  <w:p w:rsidR="00E02D72" w:rsidRDefault="00E02D72" w:rsidP="00965D7C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</w:p>
                  <w:p w:rsidR="00E02D72" w:rsidRDefault="00E02D72" w:rsidP="00965D7C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</w:p>
                  <w:p w:rsidR="0046225F" w:rsidRPr="00E446BB" w:rsidRDefault="00E02D72" w:rsidP="00965D7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AN protocol stack</w:t>
                    </w:r>
                  </w:p>
                </w:txbxContent>
              </v:textbox>
            </v:rect>
            <v:rect id="Rectangle 793" o:spid="_x0000_s1112" style="position:absolute;left:3677;top:12260;width:665;height:732;visibility:visible" filled="f" stroked="f">
              <v:textbox style="mso-fit-shape-to-text:t" inset="0,0,0,0">
                <w:txbxContent>
                  <w:p w:rsidR="0046225F" w:rsidRPr="00E446BB" w:rsidRDefault="00E02D72" w:rsidP="00965D7C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AN protocol stack</w:t>
                    </w:r>
                  </w:p>
                </w:txbxContent>
              </v:textbox>
            </v:rect>
            <v:line id="Line 772" o:spid="_x0000_s1114" style="position:absolute;visibility:visible" from="3612,13896" to="4468,13897" o:connectortype="straight">
              <v:stroke endcap="round"/>
            </v:line>
            <v:group id="_x0000_s1131" style="position:absolute;left:9008;top:11199;width:901;height:2708" coordorigin="8597,11196" coordsize="901,2708">
              <v:rect id="Rectangle 735" o:spid="_x0000_s1054" style="position:absolute;left:8597;top:12401;width:850;height:410;visibility:visible" o:regroupid="5" stroked="f"/>
              <v:rect id="Rectangle 736" o:spid="_x0000_s1055" style="position:absolute;left:8597;top:12401;width:850;height:410;visibility:visible" o:regroupid="5" filled="f">
                <v:stroke endcap="round"/>
              </v:rect>
              <v:rect id="Rectangle 737" o:spid="_x0000_s1056" style="position:absolute;left:8667;top:12503;width:534;height:364;visibility:visible;mso-wrap-style:none" filled="f" stroked="f">
                <v:textbox style="mso-fit-shape-to-text:t" inset="0,0,0,0">
                  <w:txbxContent>
                    <w:p w:rsidR="0046225F" w:rsidRDefault="0046225F" w:rsidP="00965D7C">
                      <w:r>
                        <w:rPr>
                          <w:rFonts w:ascii="Arial" w:hAnsi="Arial" w:cs="Arial" w:hint="eastAsia"/>
                          <w:sz w:val="16"/>
                          <w:szCs w:val="16"/>
                          <w:lang w:eastAsia="zh-CN"/>
                        </w:rPr>
                        <w:t>UDP/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IP</w:t>
                      </w:r>
                    </w:p>
                  </w:txbxContent>
                </v:textbox>
              </v:rect>
              <v:rect id="Rectangle 739" o:spid="_x0000_s1058" style="position:absolute;left:8597;top:12812;width:850;height:573;visibility:visible" o:regroupid="6" stroked="f"/>
              <v:rect id="Rectangle 740" o:spid="_x0000_s1059" style="position:absolute;left:8597;top:12812;width:850;height:573;visibility:visible" o:regroupid="6" filled="f">
                <v:stroke endcap="round"/>
              </v:rect>
              <v:rect id="Rectangle 741" o:spid="_x0000_s1060" style="position:absolute;left:8951;top:12897;width:178;height:364;visibility:visible;mso-wrap-style:none" filled="f" stroked="f">
                <v:textbox style="mso-fit-shape-to-text:t" inset="0,0,0,0">
                  <w:txbxContent>
                    <w:p w:rsidR="0046225F" w:rsidRDefault="0046225F" w:rsidP="00965D7C"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L2</w:t>
                      </w:r>
                    </w:p>
                  </w:txbxContent>
                </v:textbox>
              </v:rect>
              <v:rect id="Rectangle 743" o:spid="_x0000_s1062" style="position:absolute;left:8597;top:13359;width:849;height:545;visibility:visible" o:regroupid="7" stroked="f"/>
              <v:rect id="Rectangle 744" o:spid="_x0000_s1063" style="position:absolute;left:8597;top:13359;width:849;height:545;visibility:visible" o:regroupid="7" filled="f">
                <v:stroke endcap="round"/>
              </v:rect>
              <v:rect id="Rectangle 745" o:spid="_x0000_s1064" style="position:absolute;left:8951;top:13443;width:178;height:364;visibility:visible;mso-wrap-style:none" filled="f" stroked="f">
                <v:textbox style="mso-fit-shape-to-text:t" inset="0,0,0,0">
                  <w:txbxContent>
                    <w:p w:rsidR="0046225F" w:rsidRDefault="0046225F" w:rsidP="00965D7C"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L1</w:t>
                      </w:r>
                    </w:p>
                  </w:txbxContent>
                </v:textbox>
              </v:rect>
              <v:rect id="Rectangle 747" o:spid="_x0000_s1066" style="position:absolute;left:8597;top:11735;width:850;height:677;visibility:visible" o:regroupid="8" stroked="f"/>
              <v:rect id="Rectangle 748" o:spid="_x0000_s1067" style="position:absolute;left:8597;top:11735;width:850;height:677;visibility:visible" o:regroupid="8" filled="f">
                <v:stroke endcap="round"/>
              </v:rect>
              <v:rect id="Rectangle 750" o:spid="_x0000_s1069" style="position:absolute;left:8597;top:11196;width:850;height:545;visibility:visible" o:regroupid="9" stroked="f"/>
              <v:rect id="Rectangle 751" o:spid="_x0000_s1070" style="position:absolute;left:8597;top:11196;width:850;height:545;visibility:visible" o:regroupid="9" filled="f">
                <v:stroke endcap="round"/>
              </v:rect>
              <v:rect id="Rectangle 752" o:spid="_x0000_s1071" style="position:absolute;left:8771;top:11308;width:727;height:548;visibility:visible" filled="f" stroked="f">
                <v:textbox style="mso-fit-shape-to-text:t" inset="0,0,0,0">
                  <w:txbxContent>
                    <w:p w:rsidR="0046225F" w:rsidRPr="00DE2C27" w:rsidRDefault="00DE2C27" w:rsidP="00965D7C">
                      <w:pPr>
                        <w:rPr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fr-FR"/>
                        </w:rPr>
                        <w:t>PDU layer</w:t>
                      </w:r>
                    </w:p>
                  </w:txbxContent>
                </v:textbox>
              </v:rect>
              <v:rect id="Rectangle 791" o:spid="_x0000_s1110" style="position:absolute;left:8653;top:11831;width:793;height:547;visibility:visible" filled="f" stroked="f">
                <v:textbox inset="0,0,0,0">
                  <w:txbxContent>
                    <w:p w:rsidR="0046225F" w:rsidRPr="00E446BB" w:rsidRDefault="00DE2C27" w:rsidP="00965D7C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5GC </w:t>
                      </w:r>
                      <w:r w:rsidR="0046225F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Encapsu</w:t>
                      </w:r>
                      <w:r w:rsidR="00965D7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-</w:t>
                      </w:r>
                      <w:r w:rsidR="0046225F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lation </w:t>
                      </w:r>
                    </w:p>
                  </w:txbxContent>
                </v:textbox>
              </v:rect>
            </v:group>
            <v:rect id="Rectangle 735" o:spid="_x0000_s1133" style="position:absolute;left:6189;top:12377;width:850;height:410;visibility:visible" o:regroupid="11" stroked="f"/>
            <v:rect id="Rectangle 736" o:spid="_x0000_s1134" style="position:absolute;left:6189;top:12377;width:850;height:410;visibility:visible" o:regroupid="11" filled="f">
              <v:stroke dashstyle="dash"/>
            </v:rect>
            <v:rect id="Rectangle 737" o:spid="_x0000_s1135" style="position:absolute;left:6259;top:12479;width:534;height:364;visibility:visible;mso-wrap-style:none" o:regroupid="11" filled="f" stroked="f">
              <v:textbox style="mso-fit-shape-to-text:t" inset="0,0,0,0">
                <w:txbxContent>
                  <w:p w:rsidR="00965D7C" w:rsidRDefault="00965D7C" w:rsidP="00965D7C">
                    <w:r>
                      <w:rPr>
                        <w:rFonts w:ascii="Arial" w:hAnsi="Arial" w:cs="Arial" w:hint="eastAsia"/>
                        <w:sz w:val="16"/>
                        <w:szCs w:val="16"/>
                        <w:lang w:eastAsia="zh-CN"/>
                      </w:rPr>
                      <w:t>UDP/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IP</w:t>
                    </w:r>
                  </w:p>
                </w:txbxContent>
              </v:textbox>
            </v:rect>
            <v:rect id="Rectangle 739" o:spid="_x0000_s1136" style="position:absolute;left:6189;top:12788;width:850;height:573;visibility:visible" o:regroupid="11" stroked="f"/>
            <v:rect id="Rectangle 740" o:spid="_x0000_s1137" style="position:absolute;left:6189;top:12797;width:850;height:550;visibility:visible" o:regroupid="11" filled="f">
              <v:stroke dashstyle="dash"/>
            </v:rect>
            <v:rect id="Rectangle 741" o:spid="_x0000_s1138" style="position:absolute;left:6543;top:12873;width:178;height:364;visibility:visible;mso-wrap-style:none" o:regroupid="11" filled="f" stroked="f">
              <v:textbox style="mso-fit-shape-to-text:t" inset="0,0,0,0">
                <w:txbxContent>
                  <w:p w:rsidR="00965D7C" w:rsidRDefault="00965D7C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L2</w:t>
                    </w:r>
                  </w:p>
                </w:txbxContent>
              </v:textbox>
            </v:rect>
            <v:rect id="Rectangle 743" o:spid="_x0000_s1139" style="position:absolute;left:6189;top:13335;width:849;height:545;visibility:visible" o:regroupid="11" stroked="f"/>
            <v:rect id="Rectangle 744" o:spid="_x0000_s1140" style="position:absolute;left:6189;top:13335;width:849;height:545;visibility:visible" o:regroupid="11" filled="f">
              <v:stroke dashstyle="dash"/>
            </v:rect>
            <v:rect id="Rectangle 745" o:spid="_x0000_s1141" style="position:absolute;left:6543;top:13419;width:178;height:364;visibility:visible;mso-wrap-style:none" o:regroupid="11" filled="f" stroked="f">
              <v:textbox style="mso-fit-shape-to-text:t" inset="0,0,0,0">
                <w:txbxContent>
                  <w:p w:rsidR="00965D7C" w:rsidRDefault="00965D7C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L1</w:t>
                    </w:r>
                  </w:p>
                </w:txbxContent>
              </v:textbox>
            </v:rect>
            <v:rect id="Rectangle 747" o:spid="_x0000_s1142" style="position:absolute;left:6189;top:11711;width:850;height:677;visibility:visible" o:regroupid="11" stroked="f"/>
            <v:rect id="Rectangle 748" o:spid="_x0000_s1143" style="position:absolute;left:6189;top:11711;width:850;height:677;visibility:visible" o:regroupid="11" filled="f">
              <v:stroke dashstyle="dash"/>
            </v:rect>
            <v:rect id="Rectangle 791" o:spid="_x0000_s1147" style="position:absolute;left:6245;top:11807;width:793;height:547;visibility:visible" o:regroupid="11" filled="f" stroked="f">
              <v:textbox inset="0,0,0,0">
                <w:txbxContent>
                  <w:p w:rsidR="00965D7C" w:rsidRPr="00E446BB" w:rsidRDefault="00965D7C" w:rsidP="00965D7C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5GC Encapsu-lation </w:t>
                    </w:r>
                  </w:p>
                </w:txbxContent>
              </v:textbox>
            </v:rect>
            <v:rect id="Rectangle 735" o:spid="_x0000_s1149" style="position:absolute;left:7046;top:12378;width:850;height:410;visibility:visible" o:regroupid="10" stroked="f"/>
            <v:rect id="Rectangle 736" o:spid="_x0000_s1150" style="position:absolute;left:7046;top:12378;width:850;height:403;visibility:visible" o:regroupid="10" filled="f">
              <v:stroke dashstyle="dash"/>
            </v:rect>
            <v:rect id="Rectangle 737" o:spid="_x0000_s1151" style="position:absolute;left:7116;top:12480;width:534;height:364;visibility:visible;mso-wrap-style:none" o:regroupid="10" filled="f" stroked="f">
              <v:textbox style="mso-fit-shape-to-text:t" inset="0,0,0,0">
                <w:txbxContent>
                  <w:p w:rsidR="00965D7C" w:rsidRDefault="00965D7C" w:rsidP="00965D7C">
                    <w:r>
                      <w:rPr>
                        <w:rFonts w:ascii="Arial" w:hAnsi="Arial" w:cs="Arial" w:hint="eastAsia"/>
                        <w:sz w:val="16"/>
                        <w:szCs w:val="16"/>
                        <w:lang w:eastAsia="zh-CN"/>
                      </w:rPr>
                      <w:t>UDP/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IP</w:t>
                    </w:r>
                  </w:p>
                </w:txbxContent>
              </v:textbox>
            </v:rect>
            <v:rect id="Rectangle 739" o:spid="_x0000_s1152" style="position:absolute;left:7046;top:12789;width:850;height:573;visibility:visible" o:regroupid="10" stroked="f"/>
            <v:rect id="Rectangle 740" o:spid="_x0000_s1153" style="position:absolute;left:7046;top:12789;width:850;height:573;visibility:visible" o:regroupid="10" filled="f">
              <v:stroke dashstyle="dash"/>
            </v:rect>
            <v:rect id="Rectangle 741" o:spid="_x0000_s1154" style="position:absolute;left:7400;top:12874;width:178;height:364;visibility:visible;mso-wrap-style:none" o:regroupid="10" filled="f" stroked="f">
              <v:textbox style="mso-fit-shape-to-text:t" inset="0,0,0,0">
                <w:txbxContent>
                  <w:p w:rsidR="00965D7C" w:rsidRDefault="00965D7C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L2</w:t>
                    </w:r>
                  </w:p>
                </w:txbxContent>
              </v:textbox>
            </v:rect>
            <v:rect id="Rectangle 743" o:spid="_x0000_s1155" style="position:absolute;left:7046;top:13336;width:849;height:545;visibility:visible" o:regroupid="10" stroked="f"/>
            <v:rect id="Rectangle 744" o:spid="_x0000_s1156" style="position:absolute;left:7046;top:13336;width:849;height:545;visibility:visible" o:regroupid="10" filled="f">
              <v:stroke dashstyle="dash"/>
            </v:rect>
            <v:rect id="Rectangle 745" o:spid="_x0000_s1157" style="position:absolute;left:7400;top:13420;width:178;height:364;visibility:visible;mso-wrap-style:none" o:regroupid="10" filled="f" stroked="f">
              <v:textbox style="mso-fit-shape-to-text:t" inset="0,0,0,0">
                <w:txbxContent>
                  <w:p w:rsidR="00965D7C" w:rsidRDefault="00965D7C" w:rsidP="00965D7C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L1</w:t>
                    </w:r>
                  </w:p>
                </w:txbxContent>
              </v:textbox>
            </v:rect>
            <v:rect id="Rectangle 747" o:spid="_x0000_s1158" style="position:absolute;left:7046;top:11712;width:850;height:677;visibility:visible" o:regroupid="10" stroked="f"/>
            <v:rect id="Rectangle 748" o:spid="_x0000_s1159" style="position:absolute;left:7046;top:11712;width:850;height:677;visibility:visible" o:regroupid="10" filled="f">
              <v:stroke dashstyle="dash"/>
            </v:rect>
            <v:rect id="Rectangle 791" o:spid="_x0000_s1163" style="position:absolute;left:7102;top:11808;width:793;height:547;visibility:visible" o:regroupid="10" filled="f" stroked="f">
              <v:textbox inset="0,0,0,0">
                <w:txbxContent>
                  <w:p w:rsidR="00965D7C" w:rsidRPr="00E446BB" w:rsidRDefault="00965D7C" w:rsidP="00965D7C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5GC Encapsu-lation </w:t>
                    </w:r>
                  </w:p>
                </w:txbxContent>
              </v:textbox>
            </v:rect>
            <v:rect id="Rectangle 712" o:spid="_x0000_s1164" style="position:absolute;left:6055;top:13986;width:2141;height:414;visibility:visible;mso-wrap-style:none" filled="f" stroked="f">
              <v:textbox style="mso-fit-shape-to-text:t" inset="0,0,0,0">
                <w:txbxContent>
                  <w:p w:rsidR="00965D7C" w:rsidRPr="00965D7C" w:rsidRDefault="00965D7C" w:rsidP="00965D7C">
                    <w:pPr>
                      <w:spacing w:after="0"/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fr-FR" w:eastAsia="zh-CN"/>
                      </w:rPr>
                    </w:pPr>
                    <w:r w:rsidRPr="00965D7C">
                      <w:rPr>
                        <w:rFonts w:ascii="Arial" w:hAnsi="Arial" w:cs="Arial"/>
                        <w:sz w:val="18"/>
                        <w:szCs w:val="18"/>
                        <w:lang w:val="fr-FR"/>
                      </w:rPr>
                      <w:t>UP</w:t>
                    </w:r>
                    <w:r w:rsidRPr="00965D7C">
                      <w:rPr>
                        <w:rFonts w:ascii="Arial" w:hAnsi="Arial" w:cs="Arial" w:hint="eastAsia"/>
                        <w:sz w:val="18"/>
                        <w:szCs w:val="18"/>
                        <w:lang w:val="fr-FR" w:eastAsia="zh-CN"/>
                      </w:rPr>
                      <w:t>F</w:t>
                    </w:r>
                  </w:p>
                  <w:p w:rsidR="00965D7C" w:rsidRPr="00965D7C" w:rsidRDefault="00965D7C" w:rsidP="00965D7C">
                    <w:pPr>
                      <w:spacing w:after="0"/>
                      <w:jc w:val="center"/>
                      <w:rPr>
                        <w:lang w:val="fr-FR" w:eastAsia="zh-CN"/>
                      </w:rPr>
                    </w:pPr>
                    <w:r w:rsidRPr="00965D7C">
                      <w:rPr>
                        <w:rFonts w:ascii="Arial" w:hAnsi="Arial" w:cs="Arial"/>
                        <w:sz w:val="18"/>
                        <w:szCs w:val="18"/>
                        <w:lang w:val="fr-FR" w:eastAsia="zh-CN"/>
                      </w:rPr>
                      <w:t>(Non PDU session anchor)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E2C27" w:rsidRDefault="00DE2C27" w:rsidP="00DE2C27">
      <w:pPr>
        <w:pStyle w:val="NF"/>
        <w:rPr>
          <w:b/>
        </w:rPr>
      </w:pPr>
      <w:r>
        <w:rPr>
          <w:b/>
        </w:rPr>
        <w:lastRenderedPageBreak/>
        <w:t>Legend:</w:t>
      </w:r>
    </w:p>
    <w:p w:rsidR="00DE2C27" w:rsidRDefault="00DE2C27" w:rsidP="00DE2C27">
      <w:pPr>
        <w:pStyle w:val="B1"/>
      </w:pPr>
      <w:r>
        <w:t>-</w:t>
      </w:r>
      <w:r>
        <w:tab/>
      </w:r>
      <w:r w:rsidR="00827DFC">
        <w:rPr>
          <w:b/>
        </w:rPr>
        <w:t>P</w:t>
      </w:r>
      <w:r>
        <w:rPr>
          <w:b/>
        </w:rPr>
        <w:t xml:space="preserve">DU layer: </w:t>
      </w:r>
      <w:r>
        <w:t>This layer corresponds to the PDU carried between the UE and the DN over the PDU session. When the PDU session Type is IPV6, it corresponds to IPv6 packets ; When the PDU session Type is Ethernet, it corresponds to Ethernet frames ; etc….</w:t>
      </w:r>
    </w:p>
    <w:p w:rsidR="00827DFC" w:rsidRDefault="00DE2C27" w:rsidP="00827DFC">
      <w:pPr>
        <w:pStyle w:val="B1"/>
      </w:pPr>
      <w:r>
        <w:t>-</w:t>
      </w:r>
      <w:r>
        <w:tab/>
      </w:r>
      <w:r w:rsidRPr="002D74A0">
        <w:rPr>
          <w:b/>
        </w:rPr>
        <w:t>5GC Encapsulation</w:t>
      </w:r>
      <w:r>
        <w:t xml:space="preserve">: </w:t>
      </w:r>
      <w:r w:rsidR="002D74A0">
        <w:t xml:space="preserve">This layer supports multiplexing traffic of different PDU sessions (possibly corresponding to different PDU session Types) on the same </w:t>
      </w:r>
      <w:r w:rsidR="006232E0">
        <w:t>N9 interface</w:t>
      </w:r>
      <w:r w:rsidR="002D74A0">
        <w:t xml:space="preserve"> between 2 User plane entities of the 5G Core or on N3</w:t>
      </w:r>
      <w:r w:rsidR="00827DFC">
        <w:t>. This multiplexing is done on a per PDU session level. This layer carries also the marking associated with a QoS Flow defined in clause 5.8.1</w:t>
      </w:r>
    </w:p>
    <w:p w:rsidR="00E02D72" w:rsidRDefault="00E02D72" w:rsidP="00E02D72">
      <w:pPr>
        <w:pStyle w:val="EditorsNote"/>
      </w:pPr>
      <w:r>
        <w:t xml:space="preserve">Editor’s notes: </w:t>
      </w:r>
      <w:r w:rsidRPr="0046225F">
        <w:t>The details of encapsulation header should be updated according to the protocol chose/defined in stage 3</w:t>
      </w:r>
      <w:r>
        <w:t>.</w:t>
      </w:r>
    </w:p>
    <w:p w:rsidR="00DE2C27" w:rsidRDefault="00827DFC" w:rsidP="00DE2C27">
      <w:pPr>
        <w:pStyle w:val="B1"/>
      </w:pPr>
      <w:r>
        <w:t>-</w:t>
      </w:r>
      <w:r>
        <w:tab/>
      </w:r>
      <w:r w:rsidRPr="00827DFC">
        <w:rPr>
          <w:b/>
        </w:rPr>
        <w:t>AN protocol stack</w:t>
      </w:r>
      <w:r>
        <w:t>: This set of protocols/layers</w:t>
      </w:r>
      <w:r w:rsidR="00E02D72">
        <w:t xml:space="preserve"> depends on </w:t>
      </w:r>
      <w:r>
        <w:t>the AN</w:t>
      </w:r>
      <w:r w:rsidR="002D74A0">
        <w:t xml:space="preserve"> </w:t>
      </w:r>
    </w:p>
    <w:p w:rsidR="00DE2C27" w:rsidRDefault="00827DFC" w:rsidP="00827DFC">
      <w:pPr>
        <w:pStyle w:val="B2"/>
      </w:pPr>
      <w:r>
        <w:t>-</w:t>
      </w:r>
      <w:r>
        <w:tab/>
        <w:t>When the AN is a 3GPP RAN, it is defined by the 3GPP RAN</w:t>
      </w:r>
    </w:p>
    <w:p w:rsidR="00827DFC" w:rsidRPr="0046225F" w:rsidRDefault="00827DFC" w:rsidP="00827DFC">
      <w:pPr>
        <w:pStyle w:val="EditorsNote"/>
      </w:pPr>
      <w:r w:rsidRPr="0046225F">
        <w:t>Editor’s notes: The details of RAN protocol stacks depend on the decision of RAN WG and will be updated later.</w:t>
      </w:r>
    </w:p>
    <w:p w:rsidR="00827DFC" w:rsidRPr="00DE2C27" w:rsidRDefault="00827DFC" w:rsidP="00827DFC">
      <w:pPr>
        <w:pStyle w:val="B2"/>
        <w:numPr>
          <w:ilvl w:val="0"/>
          <w:numId w:val="31"/>
        </w:numPr>
      </w:pPr>
      <w:r>
        <w:t>When the AN is an Untrusted non 3GPP access to 5GC the 5G AN interfac</w:t>
      </w:r>
      <w:r w:rsidR="00E02D72">
        <w:t>e</w:t>
      </w:r>
      <w:r>
        <w:t xml:space="preserve">s with the 5GC at a N3IWF defined in clause 4.3.2 and the AN protocol stack is defined in clause </w:t>
      </w:r>
      <w:r w:rsidR="00E02D72">
        <w:t>8.3.3</w:t>
      </w:r>
    </w:p>
    <w:p w:rsidR="00DE2C27" w:rsidRDefault="00DE2C27" w:rsidP="00DE2C27">
      <w:pPr>
        <w:pStyle w:val="B1"/>
      </w:pPr>
      <w:r>
        <w:t>-</w:t>
      </w:r>
      <w:r>
        <w:tab/>
      </w:r>
      <w:r>
        <w:rPr>
          <w:b/>
        </w:rPr>
        <w:t>UDP/IP:</w:t>
      </w:r>
      <w:r>
        <w:t xml:space="preserve"> These are the backbone network protocols used for routing user data and control signalling.</w:t>
      </w:r>
    </w:p>
    <w:p w:rsidR="00DE2C27" w:rsidRDefault="00DE2C27" w:rsidP="00DE2C27">
      <w:pPr>
        <w:pStyle w:val="NF"/>
      </w:pPr>
    </w:p>
    <w:p w:rsidR="00DE2C27" w:rsidRDefault="00DE2C27" w:rsidP="00DE2C27">
      <w:pPr>
        <w:pStyle w:val="TF"/>
      </w:pPr>
      <w:r>
        <w:t xml:space="preserve">Figure </w:t>
      </w:r>
      <w:r w:rsidR="00827DFC">
        <w:t>8.3</w:t>
      </w:r>
      <w:r w:rsidR="0032595E">
        <w:t>.</w:t>
      </w:r>
      <w:r>
        <w:t>1-1: User Plane</w:t>
      </w:r>
    </w:p>
    <w:p w:rsidR="0032595E" w:rsidRDefault="0032595E" w:rsidP="0032595E">
      <w:pPr>
        <w:pStyle w:val="NO"/>
      </w:pPr>
      <w:r>
        <w:t xml:space="preserve">NOTE1:  </w:t>
      </w:r>
      <w:r>
        <w:rPr>
          <w:rFonts w:eastAsiaTheme="minorEastAsia" w:hint="eastAsia"/>
          <w:lang w:eastAsia="zh-CN"/>
        </w:rPr>
        <w:t xml:space="preserve">How to support the scenarios </w:t>
      </w:r>
      <w:r>
        <w:rPr>
          <w:rFonts w:eastAsiaTheme="minorEastAsia"/>
          <w:lang w:eastAsia="zh-CN"/>
        </w:rPr>
        <w:t>with an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UPF supporting an </w:t>
      </w:r>
      <w:r>
        <w:rPr>
          <w:rFonts w:eastAsiaTheme="minorEastAsia" w:hint="eastAsia"/>
          <w:lang w:eastAsia="zh-CN"/>
        </w:rPr>
        <w:t xml:space="preserve">ULCL or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branch point </w:t>
      </w:r>
      <w:r>
        <w:rPr>
          <w:rFonts w:eastAsiaTheme="minorEastAsia"/>
          <w:lang w:eastAsia="zh-CN"/>
        </w:rPr>
        <w:t xml:space="preserve">functionality (as defined in clause 5.3) </w:t>
      </w:r>
      <w:r>
        <w:rPr>
          <w:rFonts w:eastAsiaTheme="minorEastAsia" w:hint="eastAsia"/>
          <w:lang w:eastAsia="zh-CN"/>
        </w:rPr>
        <w:t xml:space="preserve"> is</w:t>
      </w:r>
      <w:r>
        <w:t xml:space="preserve"> described in clause 8.3.2.</w:t>
      </w:r>
    </w:p>
    <w:p w:rsidR="006232E0" w:rsidRDefault="0032595E" w:rsidP="006232E0">
      <w:pPr>
        <w:pStyle w:val="NO"/>
        <w:rPr>
          <w:lang w:eastAsia="zh-CN"/>
        </w:rPr>
      </w:pPr>
      <w:r>
        <w:t xml:space="preserve">NOTE2:  </w:t>
      </w:r>
      <w:r>
        <w:rPr>
          <w:rFonts w:eastAsiaTheme="minorEastAsia"/>
          <w:lang w:eastAsia="zh-CN"/>
        </w:rPr>
        <w:t>The number of UPF in the data path is not constrained by 3GPP specifications: there may be in the data path 0, 1 or multiple UPF that do not support a PDU session anchor functionality</w:t>
      </w:r>
      <w:r>
        <w:t xml:space="preserve">. In case of Home Routed deployment there is </w:t>
      </w:r>
      <w:r>
        <w:rPr>
          <w:rFonts w:eastAsiaTheme="minorEastAsia"/>
          <w:lang w:eastAsia="zh-CN"/>
        </w:rPr>
        <w:t xml:space="preserve">in the data path </w:t>
      </w:r>
      <w:r>
        <w:t xml:space="preserve">at last 1 </w:t>
      </w:r>
      <w:r>
        <w:rPr>
          <w:rFonts w:eastAsiaTheme="minorEastAsia"/>
          <w:lang w:eastAsia="zh-CN"/>
        </w:rPr>
        <w:t>UPF in the VPLMN that does not support a PDU session anchor functionality</w:t>
      </w:r>
      <w:r w:rsidR="006232E0">
        <w:t xml:space="preserve">. </w:t>
      </w:r>
      <w:r w:rsidR="006232E0">
        <w:rPr>
          <w:lang w:eastAsia="zh-CN"/>
        </w:rPr>
        <w:t xml:space="preserve">For the IP type PDU session, the UPF acting as PDU session anchor is the </w:t>
      </w:r>
      <w:r w:rsidR="006232E0">
        <w:rPr>
          <w:rFonts w:hint="eastAsia"/>
          <w:lang w:eastAsia="zh-CN"/>
        </w:rPr>
        <w:t xml:space="preserve">IP anchor point of the IP address/prefix allocated to the UE. </w:t>
      </w:r>
    </w:p>
    <w:p w:rsidR="0032595E" w:rsidRDefault="0032595E" w:rsidP="0032595E">
      <w:pPr>
        <w:pStyle w:val="NO"/>
      </w:pPr>
    </w:p>
    <w:p w:rsidR="0032595E" w:rsidRDefault="0032595E" w:rsidP="0032595E">
      <w:pPr>
        <w:pStyle w:val="NO"/>
      </w:pPr>
      <w:r>
        <w:t xml:space="preserve">NOTE3:  </w:t>
      </w:r>
      <w:r>
        <w:rPr>
          <w:rFonts w:eastAsiaTheme="minorEastAsia"/>
          <w:lang w:eastAsia="zh-CN"/>
        </w:rPr>
        <w:t>The N9 interface may be intra-PLMN or inter PLMN (in case of Home Routed deployment)</w:t>
      </w:r>
      <w:r>
        <w:t>.</w:t>
      </w:r>
    </w:p>
    <w:p w:rsidR="00E02D72" w:rsidRDefault="00E02D72" w:rsidP="00E02D72">
      <w:pPr>
        <w:pStyle w:val="Heading4"/>
        <w:rPr>
          <w:lang w:eastAsia="zh-CN"/>
        </w:rPr>
      </w:pPr>
      <w:r>
        <w:rPr>
          <w:lang w:eastAsia="zh-CN"/>
        </w:rPr>
        <w:t>8.3.2</w:t>
      </w:r>
      <w:r>
        <w:tab/>
        <w:t xml:space="preserve">Protocol stack for a PDU session in case of </w:t>
      </w:r>
      <w:r w:rsidR="0032595E">
        <w:t>UL CL or IPv6 Multi-homing</w:t>
      </w:r>
    </w:p>
    <w:p w:rsidR="00E02D72" w:rsidRPr="0046225F" w:rsidRDefault="00E02D72" w:rsidP="00E02D72">
      <w:pPr>
        <w:pStyle w:val="EditorsNote"/>
      </w:pPr>
      <w:r w:rsidRPr="0046225F">
        <w:t xml:space="preserve">Editor’s notes: </w:t>
      </w:r>
      <w:r>
        <w:t>FFS</w:t>
      </w:r>
      <w:r w:rsidRPr="0046225F">
        <w:t>.</w:t>
      </w:r>
    </w:p>
    <w:p w:rsidR="00E02D72" w:rsidRDefault="00E02D72" w:rsidP="00E02D72">
      <w:pPr>
        <w:pStyle w:val="Heading4"/>
        <w:rPr>
          <w:lang w:eastAsia="zh-CN"/>
        </w:rPr>
      </w:pPr>
      <w:r>
        <w:rPr>
          <w:lang w:eastAsia="zh-CN"/>
        </w:rPr>
        <w:t>8.3.3</w:t>
      </w:r>
      <w:r>
        <w:tab/>
        <w:t>AN Protocol stack for a PDU session in case of Untrusted access to 5GC</w:t>
      </w:r>
    </w:p>
    <w:p w:rsidR="00E02D72" w:rsidRPr="0046225F" w:rsidRDefault="00E02D72" w:rsidP="00E02D72">
      <w:pPr>
        <w:pStyle w:val="EditorsNote"/>
      </w:pPr>
      <w:r w:rsidRPr="0046225F">
        <w:t xml:space="preserve">Editor’s notes: </w:t>
      </w:r>
      <w:r>
        <w:t>FFS</w:t>
      </w:r>
      <w:r w:rsidRPr="0046225F">
        <w:t>.</w:t>
      </w:r>
    </w:p>
    <w:p w:rsidR="0046225F" w:rsidRPr="0046225F" w:rsidRDefault="0046225F" w:rsidP="00725E07">
      <w:pPr>
        <w:pStyle w:val="EditorsNote"/>
        <w:rPr>
          <w:rFonts w:eastAsiaTheme="minorEastAsia"/>
          <w:lang w:eastAsia="zh-CN"/>
        </w:rPr>
      </w:pPr>
    </w:p>
    <w:bookmarkEnd w:id="11"/>
    <w:bookmarkEnd w:id="12"/>
    <w:bookmarkEnd w:id="13"/>
    <w:bookmarkEnd w:id="14"/>
    <w:bookmarkEnd w:id="15"/>
    <w:bookmarkEnd w:id="16"/>
    <w:p w:rsidR="005E693B" w:rsidRPr="00725E07" w:rsidRDefault="005E693B" w:rsidP="00725E07"/>
    <w:bookmarkEnd w:id="17"/>
    <w:bookmarkEnd w:id="18"/>
    <w:bookmarkEnd w:id="19"/>
    <w:p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71F25" w:rsidRDefault="00471F25" w:rsidP="00471F25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334B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4C9" w:rsidRDefault="002854C9">
      <w:r>
        <w:separator/>
      </w:r>
    </w:p>
    <w:p w:rsidR="002854C9" w:rsidRDefault="002854C9"/>
  </w:endnote>
  <w:endnote w:type="continuationSeparator" w:id="0">
    <w:p w:rsidR="002854C9" w:rsidRDefault="002854C9">
      <w:r>
        <w:continuationSeparator/>
      </w:r>
    </w:p>
    <w:p w:rsidR="002854C9" w:rsidRDefault="002854C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4C9" w:rsidRDefault="002854C9">
      <w:r>
        <w:separator/>
      </w:r>
    </w:p>
    <w:p w:rsidR="002854C9" w:rsidRDefault="002854C9"/>
  </w:footnote>
  <w:footnote w:type="continuationSeparator" w:id="0">
    <w:p w:rsidR="002854C9" w:rsidRDefault="002854C9">
      <w:r>
        <w:continuationSeparator/>
      </w:r>
    </w:p>
    <w:p w:rsidR="002854C9" w:rsidRDefault="002854C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976769" w:rsidRDefault="002044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0" w:author="LTHb1" w:date="2017-01-09T16:50:00Z">
          <w:rPr>
            <w:rFonts w:ascii="Arial" w:hAnsi="Arial" w:cs="Arial"/>
            <w:b/>
            <w:bCs/>
            <w:sz w:val="18"/>
          </w:rPr>
        </w:rPrChange>
      </w:rPr>
    </w:pPr>
    <w:r w:rsidRPr="00204428">
      <w:rPr>
        <w:rFonts w:ascii="Arial" w:hAnsi="Arial" w:cs="Arial"/>
        <w:b/>
        <w:bCs/>
        <w:sz w:val="18"/>
        <w:lang w:val="fr-FR"/>
        <w:rPrChange w:id="21" w:author="LTHb1" w:date="2017-01-09T16:50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440983" w:rsidRPr="00976769" w:rsidRDefault="002044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2" w:author="LTHb1" w:date="2017-01-09T16:50:00Z">
          <w:rPr>
            <w:rFonts w:ascii="Arial" w:hAnsi="Arial" w:cs="Arial"/>
            <w:b/>
            <w:bCs/>
            <w:sz w:val="18"/>
          </w:rPr>
        </w:rPrChange>
      </w:rPr>
    </w:pPr>
    <w:r w:rsidRPr="00204428">
      <w:rPr>
        <w:rFonts w:ascii="Arial" w:hAnsi="Arial" w:cs="Arial"/>
        <w:b/>
        <w:bCs/>
        <w:sz w:val="18"/>
        <w:lang w:val="fr-FR"/>
        <w:rPrChange w:id="23" w:author="LTHb1" w:date="2017-01-09T16:50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04428">
      <w:rPr>
        <w:rFonts w:ascii="Arial" w:hAnsi="Arial" w:cs="Arial"/>
        <w:b/>
        <w:bCs/>
        <w:sz w:val="18"/>
        <w:lang w:val="fr-FR"/>
        <w:rPrChange w:id="24" w:author="LTHb1" w:date="2017-01-09T16:50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54C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976769" w:rsidRDefault="00440983">
    <w:pPr>
      <w:rPr>
        <w:lang w:val="fr-FR"/>
        <w:rPrChange w:id="25" w:author="LTHb1" w:date="2017-01-09T16:50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46B5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30D3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803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E830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041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52E7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7C5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5082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A4A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66A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9"/>
  </w:num>
  <w:num w:numId="29">
    <w:abstractNumId w:val="11"/>
  </w:num>
  <w:num w:numId="30">
    <w:abstractNumId w:val="1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82D"/>
    <w:rsid w:val="000222BA"/>
    <w:rsid w:val="00056EE2"/>
    <w:rsid w:val="0006103A"/>
    <w:rsid w:val="00064B0A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0F7F4F"/>
    <w:rsid w:val="001A400A"/>
    <w:rsid w:val="001B753B"/>
    <w:rsid w:val="001C56D6"/>
    <w:rsid w:val="001D06EB"/>
    <w:rsid w:val="001D2D1D"/>
    <w:rsid w:val="001D7A39"/>
    <w:rsid w:val="001E5A48"/>
    <w:rsid w:val="001F4F94"/>
    <w:rsid w:val="00204428"/>
    <w:rsid w:val="00206F2E"/>
    <w:rsid w:val="00216BE9"/>
    <w:rsid w:val="002711B8"/>
    <w:rsid w:val="002854C9"/>
    <w:rsid w:val="00287EF5"/>
    <w:rsid w:val="00292BB8"/>
    <w:rsid w:val="002A0E92"/>
    <w:rsid w:val="002A7DC8"/>
    <w:rsid w:val="002D0297"/>
    <w:rsid w:val="002D74A0"/>
    <w:rsid w:val="002E3391"/>
    <w:rsid w:val="002E7C6F"/>
    <w:rsid w:val="00304E84"/>
    <w:rsid w:val="00310AF8"/>
    <w:rsid w:val="0032595E"/>
    <w:rsid w:val="00327632"/>
    <w:rsid w:val="003323CF"/>
    <w:rsid w:val="00334BAB"/>
    <w:rsid w:val="00340828"/>
    <w:rsid w:val="003521FA"/>
    <w:rsid w:val="00352741"/>
    <w:rsid w:val="003552F1"/>
    <w:rsid w:val="003553E9"/>
    <w:rsid w:val="003601C3"/>
    <w:rsid w:val="00387745"/>
    <w:rsid w:val="00393D0A"/>
    <w:rsid w:val="003A10D6"/>
    <w:rsid w:val="003B05A1"/>
    <w:rsid w:val="003E546B"/>
    <w:rsid w:val="003F12D4"/>
    <w:rsid w:val="0040372A"/>
    <w:rsid w:val="00411179"/>
    <w:rsid w:val="004119DD"/>
    <w:rsid w:val="00420D6D"/>
    <w:rsid w:val="00440983"/>
    <w:rsid w:val="0044701D"/>
    <w:rsid w:val="0046225F"/>
    <w:rsid w:val="00471F25"/>
    <w:rsid w:val="00474B2E"/>
    <w:rsid w:val="00476823"/>
    <w:rsid w:val="004934E0"/>
    <w:rsid w:val="004A2E8B"/>
    <w:rsid w:val="004A6F1B"/>
    <w:rsid w:val="004C34C8"/>
    <w:rsid w:val="004E07B0"/>
    <w:rsid w:val="0051051B"/>
    <w:rsid w:val="00525922"/>
    <w:rsid w:val="005260CC"/>
    <w:rsid w:val="00530A74"/>
    <w:rsid w:val="005326B5"/>
    <w:rsid w:val="0054328C"/>
    <w:rsid w:val="005509C5"/>
    <w:rsid w:val="005602F5"/>
    <w:rsid w:val="00574498"/>
    <w:rsid w:val="005C24B2"/>
    <w:rsid w:val="005C35F9"/>
    <w:rsid w:val="005C426D"/>
    <w:rsid w:val="005E44C2"/>
    <w:rsid w:val="005E693B"/>
    <w:rsid w:val="005E78C8"/>
    <w:rsid w:val="006077D1"/>
    <w:rsid w:val="00607C4B"/>
    <w:rsid w:val="006204B2"/>
    <w:rsid w:val="00622CA8"/>
    <w:rsid w:val="006232E0"/>
    <w:rsid w:val="006368A0"/>
    <w:rsid w:val="00637D32"/>
    <w:rsid w:val="0064005D"/>
    <w:rsid w:val="00642E4F"/>
    <w:rsid w:val="00645163"/>
    <w:rsid w:val="006538AF"/>
    <w:rsid w:val="0065474F"/>
    <w:rsid w:val="006612B2"/>
    <w:rsid w:val="0066424F"/>
    <w:rsid w:val="006868ED"/>
    <w:rsid w:val="00692A03"/>
    <w:rsid w:val="006C7935"/>
    <w:rsid w:val="006D0202"/>
    <w:rsid w:val="00710576"/>
    <w:rsid w:val="00721259"/>
    <w:rsid w:val="00725E07"/>
    <w:rsid w:val="0073482C"/>
    <w:rsid w:val="00742645"/>
    <w:rsid w:val="00766647"/>
    <w:rsid w:val="007742A0"/>
    <w:rsid w:val="007A2E32"/>
    <w:rsid w:val="007B41B1"/>
    <w:rsid w:val="007E633B"/>
    <w:rsid w:val="007E6C95"/>
    <w:rsid w:val="007F2693"/>
    <w:rsid w:val="00811730"/>
    <w:rsid w:val="00826576"/>
    <w:rsid w:val="00827DFC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7A59"/>
    <w:rsid w:val="008F7DCE"/>
    <w:rsid w:val="00924410"/>
    <w:rsid w:val="00927962"/>
    <w:rsid w:val="0096155B"/>
    <w:rsid w:val="00965D7C"/>
    <w:rsid w:val="0097264E"/>
    <w:rsid w:val="00976769"/>
    <w:rsid w:val="00981623"/>
    <w:rsid w:val="00982C16"/>
    <w:rsid w:val="009B0954"/>
    <w:rsid w:val="009B4C2D"/>
    <w:rsid w:val="009D63E1"/>
    <w:rsid w:val="009E0B75"/>
    <w:rsid w:val="00A06B2E"/>
    <w:rsid w:val="00A25C66"/>
    <w:rsid w:val="00A36F1B"/>
    <w:rsid w:val="00A40470"/>
    <w:rsid w:val="00A40BF3"/>
    <w:rsid w:val="00A41677"/>
    <w:rsid w:val="00A43874"/>
    <w:rsid w:val="00A51EE2"/>
    <w:rsid w:val="00A75E39"/>
    <w:rsid w:val="00A76455"/>
    <w:rsid w:val="00AA3D7E"/>
    <w:rsid w:val="00AD5D23"/>
    <w:rsid w:val="00AE70FC"/>
    <w:rsid w:val="00AF0F22"/>
    <w:rsid w:val="00B01B6E"/>
    <w:rsid w:val="00B125D2"/>
    <w:rsid w:val="00B14117"/>
    <w:rsid w:val="00B15102"/>
    <w:rsid w:val="00B16DCA"/>
    <w:rsid w:val="00B40112"/>
    <w:rsid w:val="00B7064F"/>
    <w:rsid w:val="00B80191"/>
    <w:rsid w:val="00BC62BF"/>
    <w:rsid w:val="00BE03B0"/>
    <w:rsid w:val="00BE076E"/>
    <w:rsid w:val="00BE0B04"/>
    <w:rsid w:val="00BE231E"/>
    <w:rsid w:val="00BE2C05"/>
    <w:rsid w:val="00BE65B6"/>
    <w:rsid w:val="00BF5B4E"/>
    <w:rsid w:val="00BF5CC5"/>
    <w:rsid w:val="00C444BB"/>
    <w:rsid w:val="00C47B70"/>
    <w:rsid w:val="00C86E8A"/>
    <w:rsid w:val="00CC37F5"/>
    <w:rsid w:val="00CC4063"/>
    <w:rsid w:val="00CC5766"/>
    <w:rsid w:val="00CE51FF"/>
    <w:rsid w:val="00CF4F7F"/>
    <w:rsid w:val="00D167EC"/>
    <w:rsid w:val="00D21EC5"/>
    <w:rsid w:val="00D31BDD"/>
    <w:rsid w:val="00D4263F"/>
    <w:rsid w:val="00D5007A"/>
    <w:rsid w:val="00D565E5"/>
    <w:rsid w:val="00D56CF0"/>
    <w:rsid w:val="00D6718F"/>
    <w:rsid w:val="00D701B8"/>
    <w:rsid w:val="00D73A41"/>
    <w:rsid w:val="00D86F56"/>
    <w:rsid w:val="00DD44BC"/>
    <w:rsid w:val="00DD7403"/>
    <w:rsid w:val="00DE2C27"/>
    <w:rsid w:val="00DE6CB5"/>
    <w:rsid w:val="00DF6A5A"/>
    <w:rsid w:val="00DF7FB6"/>
    <w:rsid w:val="00E02D72"/>
    <w:rsid w:val="00E267DD"/>
    <w:rsid w:val="00E446BB"/>
    <w:rsid w:val="00E56D3B"/>
    <w:rsid w:val="00E70246"/>
    <w:rsid w:val="00E73467"/>
    <w:rsid w:val="00E7461F"/>
    <w:rsid w:val="00E94D2E"/>
    <w:rsid w:val="00EA1D2D"/>
    <w:rsid w:val="00EB3183"/>
    <w:rsid w:val="00EE3B2E"/>
    <w:rsid w:val="00EE4C8B"/>
    <w:rsid w:val="00EF654B"/>
    <w:rsid w:val="00F02141"/>
    <w:rsid w:val="00F0580E"/>
    <w:rsid w:val="00F55A49"/>
    <w:rsid w:val="00F672C1"/>
    <w:rsid w:val="00F77AFF"/>
    <w:rsid w:val="00F9126D"/>
    <w:rsid w:val="00F967E5"/>
    <w:rsid w:val="00FE136C"/>
    <w:rsid w:val="00FF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334B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34B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4B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4B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4B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4BA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34BA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34B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4B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4BAB"/>
    <w:pPr>
      <w:ind w:left="1985" w:hanging="1985"/>
      <w:outlineLvl w:val="9"/>
    </w:pPr>
    <w:rPr>
      <w:b/>
    </w:rPr>
  </w:style>
  <w:style w:type="paragraph" w:customStyle="1" w:styleId="ZA">
    <w:name w:val="ZA"/>
    <w:rsid w:val="00334B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34B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34B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34B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34B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34B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34B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34BA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34BAB"/>
    <w:pPr>
      <w:ind w:left="1134" w:hanging="1134"/>
    </w:pPr>
  </w:style>
  <w:style w:type="paragraph" w:styleId="TOC4">
    <w:name w:val="toc 4"/>
    <w:basedOn w:val="TOC3"/>
    <w:semiHidden/>
    <w:rsid w:val="00334BAB"/>
    <w:pPr>
      <w:ind w:left="1418" w:hanging="1418"/>
    </w:pPr>
  </w:style>
  <w:style w:type="paragraph" w:styleId="TOC5">
    <w:name w:val="toc 5"/>
    <w:basedOn w:val="TOC4"/>
    <w:semiHidden/>
    <w:rsid w:val="00334BAB"/>
    <w:pPr>
      <w:ind w:left="1701" w:hanging="1701"/>
    </w:pPr>
  </w:style>
  <w:style w:type="paragraph" w:styleId="TOC6">
    <w:name w:val="toc 6"/>
    <w:basedOn w:val="TOC5"/>
    <w:next w:val="Normal"/>
    <w:semiHidden/>
    <w:rsid w:val="00334BAB"/>
    <w:pPr>
      <w:ind w:left="1985" w:hanging="1985"/>
    </w:pPr>
  </w:style>
  <w:style w:type="paragraph" w:styleId="TOC7">
    <w:name w:val="toc 7"/>
    <w:basedOn w:val="TOC6"/>
    <w:next w:val="Normal"/>
    <w:semiHidden/>
    <w:rsid w:val="00334BAB"/>
    <w:pPr>
      <w:ind w:left="2268" w:hanging="2268"/>
    </w:pPr>
  </w:style>
  <w:style w:type="paragraph" w:styleId="TOC8">
    <w:name w:val="toc 8"/>
    <w:basedOn w:val="TOC1"/>
    <w:semiHidden/>
    <w:rsid w:val="00334BA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34BAB"/>
    <w:pPr>
      <w:ind w:left="1418" w:hanging="1418"/>
    </w:pPr>
  </w:style>
  <w:style w:type="paragraph" w:customStyle="1" w:styleId="TT">
    <w:name w:val="TT"/>
    <w:basedOn w:val="Heading1"/>
    <w:next w:val="Normal"/>
    <w:rsid w:val="00334BAB"/>
    <w:pPr>
      <w:outlineLvl w:val="9"/>
    </w:pPr>
  </w:style>
  <w:style w:type="paragraph" w:customStyle="1" w:styleId="TAH">
    <w:name w:val="TAH"/>
    <w:basedOn w:val="TAC"/>
    <w:rsid w:val="00334BAB"/>
    <w:rPr>
      <w:b/>
    </w:rPr>
  </w:style>
  <w:style w:type="paragraph" w:customStyle="1" w:styleId="TAC">
    <w:name w:val="TAC"/>
    <w:basedOn w:val="TAL"/>
    <w:rsid w:val="00334BAB"/>
    <w:pPr>
      <w:jc w:val="center"/>
    </w:pPr>
  </w:style>
  <w:style w:type="paragraph" w:customStyle="1" w:styleId="TAL">
    <w:name w:val="TAL"/>
    <w:basedOn w:val="Normal"/>
    <w:link w:val="TALChar"/>
    <w:rsid w:val="00334B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34B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334B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334B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34BA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34B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34BAB"/>
    <w:pPr>
      <w:spacing w:after="0"/>
    </w:pPr>
    <w:rPr>
      <w:rFonts w:eastAsia="Times New Roman"/>
    </w:rPr>
  </w:style>
  <w:style w:type="paragraph" w:customStyle="1" w:styleId="LD">
    <w:name w:val="LD"/>
    <w:rsid w:val="00334B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34BAB"/>
    <w:pPr>
      <w:spacing w:after="0"/>
    </w:pPr>
  </w:style>
  <w:style w:type="paragraph" w:customStyle="1" w:styleId="EW">
    <w:name w:val="EW"/>
    <w:basedOn w:val="EX"/>
    <w:rsid w:val="00334BAB"/>
    <w:pPr>
      <w:spacing w:after="0"/>
    </w:pPr>
  </w:style>
  <w:style w:type="paragraph" w:customStyle="1" w:styleId="B2">
    <w:name w:val="B2"/>
    <w:basedOn w:val="Normal"/>
    <w:rsid w:val="00334BAB"/>
    <w:pPr>
      <w:ind w:left="851" w:hanging="284"/>
    </w:pPr>
  </w:style>
  <w:style w:type="paragraph" w:customStyle="1" w:styleId="B1">
    <w:name w:val="B1"/>
    <w:basedOn w:val="Normal"/>
    <w:link w:val="B1Char"/>
    <w:rsid w:val="00334BAB"/>
    <w:pPr>
      <w:ind w:left="568" w:hanging="284"/>
    </w:pPr>
  </w:style>
  <w:style w:type="paragraph" w:customStyle="1" w:styleId="B3">
    <w:name w:val="B3"/>
    <w:basedOn w:val="Normal"/>
    <w:rsid w:val="00334BAB"/>
    <w:pPr>
      <w:ind w:left="1135" w:hanging="284"/>
    </w:pPr>
  </w:style>
  <w:style w:type="paragraph" w:customStyle="1" w:styleId="B4">
    <w:name w:val="B4"/>
    <w:basedOn w:val="Normal"/>
    <w:rsid w:val="00334BAB"/>
    <w:pPr>
      <w:ind w:left="1418" w:hanging="284"/>
    </w:pPr>
  </w:style>
  <w:style w:type="paragraph" w:customStyle="1" w:styleId="B5">
    <w:name w:val="B5"/>
    <w:basedOn w:val="Normal"/>
    <w:rsid w:val="00334BAB"/>
    <w:pPr>
      <w:ind w:left="1702" w:hanging="284"/>
    </w:pPr>
  </w:style>
  <w:style w:type="paragraph" w:customStyle="1" w:styleId="EQ">
    <w:name w:val="EQ"/>
    <w:basedOn w:val="Normal"/>
    <w:next w:val="Normal"/>
    <w:rsid w:val="00334B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34B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34BAB"/>
    <w:pPr>
      <w:keepNext w:val="0"/>
      <w:spacing w:before="0" w:after="240"/>
    </w:pPr>
  </w:style>
  <w:style w:type="paragraph" w:customStyle="1" w:styleId="NF">
    <w:name w:val="NF"/>
    <w:basedOn w:val="NO"/>
    <w:rsid w:val="00334B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4B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34BAB"/>
    <w:pPr>
      <w:jc w:val="right"/>
    </w:pPr>
  </w:style>
  <w:style w:type="paragraph" w:customStyle="1" w:styleId="TAN">
    <w:name w:val="TAN"/>
    <w:basedOn w:val="TAL"/>
    <w:rsid w:val="00334BAB"/>
    <w:pPr>
      <w:ind w:left="851" w:hanging="851"/>
    </w:pPr>
  </w:style>
  <w:style w:type="character" w:customStyle="1" w:styleId="ZGSM">
    <w:name w:val="ZGSM"/>
    <w:rsid w:val="00334BAB"/>
  </w:style>
  <w:style w:type="paragraph" w:customStyle="1" w:styleId="AP">
    <w:name w:val="AP"/>
    <w:basedOn w:val="Normal"/>
    <w:rsid w:val="00334B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34BAB"/>
    <w:rPr>
      <w:color w:val="FF0000"/>
    </w:rPr>
  </w:style>
  <w:style w:type="paragraph" w:customStyle="1" w:styleId="ZD">
    <w:name w:val="ZD"/>
    <w:rsid w:val="00334B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34B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34B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34B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4BAB"/>
    <w:pPr>
      <w:framePr w:wrap="notBeside" w:y="16161"/>
    </w:pPr>
  </w:style>
  <w:style w:type="paragraph" w:styleId="Footer">
    <w:name w:val="footer"/>
    <w:basedOn w:val="Normal"/>
    <w:rsid w:val="00334BA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34B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34B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323D-CCBE-4970-B8C4-AB77283C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929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SA WG2 Temporary Document</vt:lpstr>
      <vt:lpstr>Introduction</vt:lpstr>
      <vt:lpstr>Proposal</vt:lpstr>
      <vt:lpstr>    8.3	User Plane Protocol stacks</vt:lpstr>
    </vt:vector>
  </TitlesOfParts>
  <Company>ETSI/MCC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LTHb0</cp:lastModifiedBy>
  <cp:revision>8</cp:revision>
  <cp:lastPrinted>2003-09-26T03:29:00Z</cp:lastPrinted>
  <dcterms:created xsi:type="dcterms:W3CDTF">2017-01-09T15:54:00Z</dcterms:created>
  <dcterms:modified xsi:type="dcterms:W3CDTF">2017-01-10T13:05:00Z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